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4631" w:rsidRDefault="004E4631" w:rsidP="00676C5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677"/>
          <w:tab w:val="left" w:pos="4956"/>
          <w:tab w:val="left" w:pos="8357"/>
        </w:tabs>
        <w:jc w:val="center"/>
        <w:rPr>
          <w:b/>
          <w:sz w:val="32"/>
        </w:rPr>
      </w:pPr>
      <w:r w:rsidRPr="008215FE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0.5pt;height:90.75pt">
            <v:imagedata r:id="rId7" o:title=""/>
          </v:shape>
        </w:pict>
      </w:r>
    </w:p>
    <w:p w:rsidR="004E4631" w:rsidRDefault="004E4631" w:rsidP="00676C52">
      <w:pPr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РОССИЙСКАЯ ФЕДЕРАЦИЯ</w:t>
      </w:r>
    </w:p>
    <w:p w:rsidR="004E4631" w:rsidRDefault="004E4631" w:rsidP="00676C52">
      <w:pPr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РОСТОВСКАЯ ОБЛАСТЬ</w:t>
      </w:r>
    </w:p>
    <w:p w:rsidR="004E4631" w:rsidRDefault="004E4631" w:rsidP="00676C52">
      <w:pPr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МУНИЦИПАЛЬНОЕ ОБРАЗОВАНИЕ</w:t>
      </w:r>
    </w:p>
    <w:p w:rsidR="004E4631" w:rsidRDefault="004E4631" w:rsidP="00676C52">
      <w:pPr>
        <w:jc w:val="center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«ЗИМОВНИКОВСКИЙ РАЙОН»</w:t>
      </w:r>
    </w:p>
    <w:p w:rsidR="004E4631" w:rsidRDefault="004E4631" w:rsidP="00676C52">
      <w:pPr>
        <w:jc w:val="center"/>
        <w:rPr>
          <w:b/>
          <w:sz w:val="28"/>
          <w:szCs w:val="28"/>
        </w:rPr>
      </w:pPr>
    </w:p>
    <w:p w:rsidR="004E4631" w:rsidRDefault="004E4631" w:rsidP="00676C5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АДМИНИСТРАЦИЯ</w:t>
      </w:r>
    </w:p>
    <w:p w:rsidR="004E4631" w:rsidRDefault="004E4631" w:rsidP="00676C52">
      <w:pPr>
        <w:jc w:val="center"/>
        <w:rPr>
          <w:b/>
          <w:sz w:val="32"/>
          <w:szCs w:val="32"/>
        </w:rPr>
      </w:pPr>
      <w:r>
        <w:rPr>
          <w:b/>
          <w:sz w:val="28"/>
          <w:szCs w:val="28"/>
        </w:rPr>
        <w:t>ЗИМОВНИКОВСКОГО РАЙОНА</w:t>
      </w:r>
    </w:p>
    <w:p w:rsidR="004E4631" w:rsidRDefault="004E4631" w:rsidP="00676C52">
      <w:pPr>
        <w:jc w:val="center"/>
        <w:rPr>
          <w:b/>
          <w:sz w:val="32"/>
        </w:rPr>
      </w:pPr>
      <w:r>
        <w:rPr>
          <w:b/>
          <w:sz w:val="32"/>
        </w:rPr>
        <w:t xml:space="preserve">                </w:t>
      </w:r>
    </w:p>
    <w:p w:rsidR="004E4631" w:rsidRDefault="004E4631" w:rsidP="00676C5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ПОСТАНОВЛЕНИЕ</w:t>
      </w:r>
    </w:p>
    <w:p w:rsidR="004E4631" w:rsidRPr="00676C52" w:rsidRDefault="004E4631" w:rsidP="00676C5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№  249</w:t>
      </w:r>
    </w:p>
    <w:p w:rsidR="004E4631" w:rsidRPr="00932D40" w:rsidRDefault="004E4631" w:rsidP="000473CB">
      <w:pPr>
        <w:rPr>
          <w:b/>
        </w:rPr>
      </w:pPr>
      <w:r>
        <w:rPr>
          <w:b/>
        </w:rPr>
        <w:t xml:space="preserve">07.04.2017                                                                                                                             </w:t>
      </w:r>
      <w:r w:rsidRPr="00932D40">
        <w:rPr>
          <w:b/>
        </w:rPr>
        <w:t>п. Зимовники</w:t>
      </w:r>
    </w:p>
    <w:p w:rsidR="004E4631" w:rsidRDefault="004E4631" w:rsidP="000473CB">
      <w:pPr>
        <w:jc w:val="both"/>
      </w:pPr>
    </w:p>
    <w:p w:rsidR="004E4631" w:rsidRPr="004D7BF9" w:rsidRDefault="004E4631" w:rsidP="00676C52">
      <w:pPr>
        <w:ind w:right="4499"/>
        <w:jc w:val="both"/>
      </w:pPr>
      <w:r w:rsidRPr="004D7BF9">
        <w:t>О</w:t>
      </w:r>
      <w:r>
        <w:t xml:space="preserve"> наделении</w:t>
      </w:r>
      <w:r w:rsidRPr="004D7BF9">
        <w:t xml:space="preserve"> </w:t>
      </w:r>
      <w:r>
        <w:t xml:space="preserve">управления  образования Зимовниковского района полномочиями </w:t>
      </w:r>
      <w:r w:rsidRPr="004D7BF9">
        <w:t>по определению поставщиков (подрядчиков, исполнителей)</w:t>
      </w:r>
      <w:r>
        <w:t xml:space="preserve"> для</w:t>
      </w:r>
      <w:r w:rsidRPr="004D7BF9">
        <w:t xml:space="preserve">  образовательных учреждений Зимовниковского  района и об утверждении Порядка взаимодействия уполномоченного</w:t>
      </w:r>
      <w:r>
        <w:t xml:space="preserve"> </w:t>
      </w:r>
      <w:r w:rsidRPr="004D7BF9">
        <w:t>органа по определению поставщиков (подрядчиков, исполнителей)</w:t>
      </w:r>
      <w:r>
        <w:t xml:space="preserve"> </w:t>
      </w:r>
      <w:r w:rsidRPr="004D7BF9">
        <w:t>для муниципальных заказчиков образовательных учреждений</w:t>
      </w:r>
      <w:r>
        <w:t xml:space="preserve"> </w:t>
      </w:r>
      <w:r w:rsidRPr="004D7BF9">
        <w:t>Зимовниковского  района</w:t>
      </w:r>
    </w:p>
    <w:p w:rsidR="004E4631" w:rsidRDefault="004E4631" w:rsidP="000473CB">
      <w:pPr>
        <w:jc w:val="both"/>
      </w:pPr>
    </w:p>
    <w:p w:rsidR="004E4631" w:rsidRDefault="004E4631" w:rsidP="008875E8">
      <w:pPr>
        <w:ind w:firstLine="567"/>
        <w:jc w:val="both"/>
      </w:pPr>
      <w:r w:rsidRPr="008875E8">
        <w:t>В соответствии с </w:t>
      </w:r>
      <w:hyperlink r:id="rId8" w:history="1">
        <w:r w:rsidRPr="00676C52">
          <w:rPr>
            <w:rStyle w:val="Hyperlink"/>
            <w:color w:val="auto"/>
            <w:u w:val="none"/>
          </w:rPr>
          <w:t>частью 1 статьи 26</w:t>
        </w:r>
      </w:hyperlink>
      <w:r w:rsidRPr="008875E8">
        <w:t> Федерального закона от 5 апреля 2013 г</w:t>
      </w:r>
      <w:r>
        <w:t>ода</w:t>
      </w:r>
      <w:r w:rsidRPr="008875E8">
        <w:t xml:space="preserve"> </w:t>
      </w:r>
      <w:r>
        <w:t>№ 44-ФЗ «</w:t>
      </w:r>
      <w:r w:rsidRPr="008875E8">
        <w:t>О контрактной системе в сфере закупок товаров, работ, услуг для обеспечения государственных и муниципаль</w:t>
      </w:r>
      <w:r>
        <w:t>ных нужд»,</w:t>
      </w:r>
    </w:p>
    <w:p w:rsidR="004E4631" w:rsidRPr="00994B05" w:rsidRDefault="004E4631" w:rsidP="008875E8">
      <w:pPr>
        <w:jc w:val="both"/>
        <w:rPr>
          <w:sz w:val="28"/>
          <w:szCs w:val="28"/>
        </w:rPr>
      </w:pPr>
      <w:r w:rsidRPr="00994B05">
        <w:rPr>
          <w:sz w:val="28"/>
          <w:szCs w:val="28"/>
        </w:rPr>
        <w:t xml:space="preserve">                                                        ПОСТАНОВЛЯЮ:</w:t>
      </w:r>
    </w:p>
    <w:p w:rsidR="004E4631" w:rsidRPr="00B704ED" w:rsidRDefault="004E4631" w:rsidP="008875E8">
      <w:pPr>
        <w:jc w:val="both"/>
        <w:rPr>
          <w:sz w:val="16"/>
          <w:szCs w:val="16"/>
        </w:rPr>
      </w:pPr>
    </w:p>
    <w:p w:rsidR="004E4631" w:rsidRDefault="004E4631" w:rsidP="00676C52">
      <w:pPr>
        <w:ind w:firstLine="540"/>
        <w:jc w:val="both"/>
      </w:pPr>
      <w:r>
        <w:t>1. Наделить управление образования Зимовниковского района полномочиями уполномоченного органа</w:t>
      </w:r>
      <w:r w:rsidRPr="008875E8">
        <w:t xml:space="preserve"> </w:t>
      </w:r>
      <w:r>
        <w:t>по</w:t>
      </w:r>
      <w:r w:rsidRPr="008875E8">
        <w:t xml:space="preserve"> определени</w:t>
      </w:r>
      <w:r>
        <w:t xml:space="preserve">ю </w:t>
      </w:r>
      <w:r w:rsidRPr="008875E8">
        <w:t xml:space="preserve">поставщиков (подрядчиков, исполнителей) для муниципальных заказчиков </w:t>
      </w:r>
      <w:r>
        <w:t xml:space="preserve">- </w:t>
      </w:r>
      <w:r w:rsidRPr="008875E8">
        <w:t>образовательных учреждений Зимовниковского  района.</w:t>
      </w:r>
    </w:p>
    <w:p w:rsidR="004E4631" w:rsidRDefault="004E4631" w:rsidP="00676C52">
      <w:pPr>
        <w:ind w:firstLine="540"/>
        <w:jc w:val="both"/>
      </w:pPr>
      <w:r>
        <w:t xml:space="preserve">2. </w:t>
      </w:r>
      <w:r w:rsidRPr="008875E8">
        <w:t xml:space="preserve">Утвердить Порядок взаимодействия уполномоченного органа на осуществление функций по определению поставщиков (подрядчиков, исполнителей) для муниципальных заказчиков </w:t>
      </w:r>
      <w:r>
        <w:t xml:space="preserve">- </w:t>
      </w:r>
      <w:r w:rsidRPr="008875E8">
        <w:t xml:space="preserve">образовательных учреждений Зимовниковского  района </w:t>
      </w:r>
      <w:r>
        <w:t>согласно приложению.</w:t>
      </w:r>
    </w:p>
    <w:p w:rsidR="004E4631" w:rsidRPr="008875E8" w:rsidRDefault="004E4631" w:rsidP="00676C52">
      <w:pPr>
        <w:ind w:firstLine="540"/>
        <w:jc w:val="both"/>
      </w:pPr>
      <w:r>
        <w:t xml:space="preserve">3. </w:t>
      </w:r>
      <w:r w:rsidRPr="008875E8">
        <w:t>Контроль за исполнением</w:t>
      </w:r>
      <w:r w:rsidRPr="008875E8">
        <w:tab/>
        <w:t>настоящего постановлени</w:t>
      </w:r>
      <w:r>
        <w:t xml:space="preserve">я </w:t>
      </w:r>
      <w:r>
        <w:tab/>
        <w:t xml:space="preserve">возложить на </w:t>
      </w:r>
      <w:r w:rsidRPr="008875E8">
        <w:t xml:space="preserve">заместителя главы Администрации Зимовниковского района </w:t>
      </w:r>
      <w:r>
        <w:t>А</w:t>
      </w:r>
      <w:r w:rsidRPr="008875E8">
        <w:t>.</w:t>
      </w:r>
      <w:r>
        <w:t>Н</w:t>
      </w:r>
      <w:r w:rsidRPr="008875E8">
        <w:t xml:space="preserve">. </w:t>
      </w:r>
      <w:r>
        <w:t>Ясиненко</w:t>
      </w:r>
      <w:r w:rsidRPr="008875E8">
        <w:t>.</w:t>
      </w:r>
    </w:p>
    <w:p w:rsidR="004E4631" w:rsidRDefault="004E4631" w:rsidP="008875E8">
      <w:pPr>
        <w:ind w:firstLine="567"/>
        <w:jc w:val="both"/>
      </w:pPr>
    </w:p>
    <w:p w:rsidR="004E4631" w:rsidRPr="008875E8" w:rsidRDefault="004E4631" w:rsidP="00676C52">
      <w:pPr>
        <w:jc w:val="both"/>
      </w:pPr>
    </w:p>
    <w:p w:rsidR="004E4631" w:rsidRPr="008875E8" w:rsidRDefault="004E4631" w:rsidP="00676C52">
      <w:pPr>
        <w:jc w:val="both"/>
      </w:pPr>
      <w:r w:rsidRPr="008875E8">
        <w:t xml:space="preserve">Глава Администрации </w:t>
      </w:r>
    </w:p>
    <w:p w:rsidR="004E4631" w:rsidRPr="008875E8" w:rsidRDefault="004E4631" w:rsidP="00676C52">
      <w:pPr>
        <w:jc w:val="both"/>
      </w:pPr>
      <w:r w:rsidRPr="008875E8">
        <w:t xml:space="preserve">Зимовниковского района                                                                            </w:t>
      </w:r>
      <w:r>
        <w:t xml:space="preserve">                        </w:t>
      </w:r>
      <w:r w:rsidRPr="008875E8">
        <w:t>О.Н. Ткаченко</w:t>
      </w:r>
    </w:p>
    <w:p w:rsidR="004E4631" w:rsidRPr="008875E8" w:rsidRDefault="004E4631" w:rsidP="00676C52">
      <w:pPr>
        <w:jc w:val="both"/>
      </w:pPr>
      <w:r w:rsidRPr="008875E8">
        <w:tab/>
      </w:r>
    </w:p>
    <w:p w:rsidR="004E4631" w:rsidRPr="008875E8" w:rsidRDefault="004E4631" w:rsidP="00676C52">
      <w:pPr>
        <w:jc w:val="both"/>
      </w:pPr>
      <w:r w:rsidRPr="008875E8">
        <w:t xml:space="preserve">Постановление вносит: </w:t>
      </w:r>
    </w:p>
    <w:p w:rsidR="004E4631" w:rsidRPr="008875E8" w:rsidRDefault="004E4631" w:rsidP="00676C52">
      <w:pPr>
        <w:jc w:val="both"/>
      </w:pPr>
      <w:r w:rsidRPr="008875E8">
        <w:t xml:space="preserve">управление образования </w:t>
      </w:r>
    </w:p>
    <w:p w:rsidR="004E4631" w:rsidRPr="008875E8" w:rsidRDefault="004E4631" w:rsidP="00676C52">
      <w:pPr>
        <w:jc w:val="both"/>
      </w:pPr>
      <w:r w:rsidRPr="008875E8">
        <w:t xml:space="preserve">Зимовниковского района                     </w:t>
      </w:r>
    </w:p>
    <w:p w:rsidR="004E4631" w:rsidRPr="008875E8" w:rsidRDefault="004E4631" w:rsidP="00676C52">
      <w:pPr>
        <w:jc w:val="both"/>
        <w:rPr>
          <w:b/>
        </w:rPr>
      </w:pPr>
    </w:p>
    <w:p w:rsidR="004E4631" w:rsidRPr="00676C52" w:rsidRDefault="004E4631" w:rsidP="008875E8">
      <w:pPr>
        <w:jc w:val="right"/>
        <w:rPr>
          <w:b/>
        </w:rPr>
      </w:pPr>
      <w:r w:rsidRPr="00676C52">
        <w:rPr>
          <w:b/>
        </w:rPr>
        <w:t xml:space="preserve">Приложение </w:t>
      </w:r>
    </w:p>
    <w:p w:rsidR="004E4631" w:rsidRPr="00ED59F4" w:rsidRDefault="004E4631" w:rsidP="008875E8">
      <w:pPr>
        <w:jc w:val="right"/>
      </w:pPr>
      <w:r w:rsidRPr="00ED59F4">
        <w:t>к постановлению Администрации</w:t>
      </w:r>
    </w:p>
    <w:p w:rsidR="004E4631" w:rsidRPr="00ED59F4" w:rsidRDefault="004E4631" w:rsidP="008875E8">
      <w:pPr>
        <w:jc w:val="right"/>
      </w:pPr>
      <w:r w:rsidRPr="00ED59F4">
        <w:t>Зимовниковского района</w:t>
      </w:r>
    </w:p>
    <w:p w:rsidR="004E4631" w:rsidRPr="00ED59F4" w:rsidRDefault="004E4631" w:rsidP="008875E8">
      <w:pPr>
        <w:jc w:val="right"/>
      </w:pPr>
      <w:r w:rsidRPr="00ED59F4">
        <w:t xml:space="preserve">от </w:t>
      </w:r>
      <w:r>
        <w:t>07.04.</w:t>
      </w:r>
      <w:r w:rsidRPr="00ED59F4">
        <w:t xml:space="preserve">2017 № </w:t>
      </w:r>
      <w:r>
        <w:t>249</w:t>
      </w:r>
    </w:p>
    <w:p w:rsidR="004E4631" w:rsidRDefault="004E4631" w:rsidP="00676C52">
      <w:pPr>
        <w:jc w:val="center"/>
        <w:textAlignment w:val="baseline"/>
        <w:outlineLvl w:val="1"/>
        <w:rPr>
          <w:color w:val="2D3038"/>
          <w:sz w:val="20"/>
          <w:szCs w:val="20"/>
          <w:bdr w:val="none" w:sz="0" w:space="0" w:color="auto" w:frame="1"/>
        </w:rPr>
      </w:pPr>
    </w:p>
    <w:p w:rsidR="004E4631" w:rsidRDefault="004E4631" w:rsidP="00676C52">
      <w:pPr>
        <w:jc w:val="center"/>
      </w:pPr>
      <w:r w:rsidRPr="00B74ABD">
        <w:rPr>
          <w:bdr w:val="none" w:sz="0" w:space="0" w:color="auto" w:frame="1"/>
        </w:rPr>
        <w:t xml:space="preserve">Порядок взаимодействия уполномоченного органа по определению поставщиков (подрядчиков, исполнителей) для муниципальных заказчиков </w:t>
      </w:r>
      <w:r>
        <w:t>–</w:t>
      </w:r>
    </w:p>
    <w:p w:rsidR="004E4631" w:rsidRPr="00B74ABD" w:rsidRDefault="004E4631" w:rsidP="00676C52">
      <w:pPr>
        <w:jc w:val="center"/>
        <w:rPr>
          <w:bdr w:val="none" w:sz="0" w:space="0" w:color="auto" w:frame="1"/>
        </w:rPr>
      </w:pPr>
      <w:r w:rsidRPr="00B74ABD">
        <w:t>образовательных учреждений Зимовниковского  райо</w:t>
      </w:r>
      <w:r>
        <w:t>на</w:t>
      </w:r>
      <w:r w:rsidRPr="00B74ABD">
        <w:t>.</w:t>
      </w:r>
    </w:p>
    <w:p w:rsidR="004E4631" w:rsidRPr="00B74ABD" w:rsidRDefault="004E4631" w:rsidP="00676C52">
      <w:pPr>
        <w:spacing w:line="288" w:lineRule="auto"/>
        <w:jc w:val="center"/>
      </w:pPr>
    </w:p>
    <w:p w:rsidR="004E4631" w:rsidRDefault="004E4631" w:rsidP="00676C52">
      <w:pPr>
        <w:numPr>
          <w:ilvl w:val="0"/>
          <w:numId w:val="19"/>
        </w:numPr>
        <w:spacing w:line="288" w:lineRule="auto"/>
        <w:ind w:left="0" w:firstLine="0"/>
        <w:jc w:val="center"/>
        <w:textAlignment w:val="baseline"/>
        <w:outlineLvl w:val="1"/>
      </w:pPr>
      <w:r w:rsidRPr="00B74ABD">
        <w:t>Общие положения</w:t>
      </w:r>
    </w:p>
    <w:p w:rsidR="004E4631" w:rsidRPr="00B74ABD" w:rsidRDefault="004E4631" w:rsidP="00676C52">
      <w:pPr>
        <w:spacing w:line="288" w:lineRule="auto"/>
        <w:ind w:left="927"/>
        <w:jc w:val="both"/>
        <w:textAlignment w:val="baseline"/>
        <w:outlineLvl w:val="1"/>
      </w:pPr>
    </w:p>
    <w:p w:rsidR="004E4631" w:rsidRPr="00B74ABD" w:rsidRDefault="004E4631" w:rsidP="00676C52">
      <w:pPr>
        <w:spacing w:line="288" w:lineRule="auto"/>
        <w:ind w:firstLine="567"/>
        <w:jc w:val="both"/>
        <w:textAlignment w:val="baseline"/>
      </w:pPr>
      <w:r w:rsidRPr="00B74ABD">
        <w:t>1.</w:t>
      </w:r>
      <w:r>
        <w:t>1.</w:t>
      </w:r>
      <w:r w:rsidRPr="00B74ABD">
        <w:t xml:space="preserve"> Порядок взаимодействия уполномоченного органа по определению поставщиков (подрядчиков, исполнителей) для муниципальных заказчиков </w:t>
      </w:r>
      <w:r>
        <w:t>-</w:t>
      </w:r>
      <w:r w:rsidRPr="00B74ABD">
        <w:t xml:space="preserve"> образовательных учреждений Зимовниковского  района (далее - Порядок) разработан в соответствии с Гражданским кодексом Российской Федерации, Бюджетным кодексом Российской Федерации, Федеральным законом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 xml:space="preserve">. № 44-ФЗ "О контрактной системе в сфере закупок товаров, работ, услуг для обеспечения государственных и муниципальных нужд", Федеральным законом от 26.07.2006 N 135-ФЗ "О защите конкуренции", иными нормативными правовыми актами Российской Федерации и субъектов Российской Федерации, регулирующими отношения, связанные с определением поставщиков (подрядчиков, исполнителей). 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2.</w:t>
      </w:r>
      <w:r>
        <w:t xml:space="preserve">1. </w:t>
      </w:r>
      <w:r w:rsidRPr="00B74ABD">
        <w:t>Настоящий Порядок определяет механизмы наиболее эффективного использования средств местного бюджета и других источников финансирования при определении поставщиков (подрядчиков, исполнителей), обеспечения гласности и прозрачности при осуществлении закупок, предотвращения коррупции и других злоупотреблений в сфере планирования, определения поставщиков (подрядчиков, исполнителей) и исполнения муниципального контракта.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3.</w:t>
      </w:r>
      <w:r>
        <w:t>1.</w:t>
      </w:r>
      <w:r w:rsidRPr="00B74ABD">
        <w:t xml:space="preserve"> Для целей настоящего Порядка используются следующие основные понятия, определенные Федеральным законом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>. № 44-ФЗ  «О контрактной системе в сфере закупок товаров, работ, услуг для обеспечения государственных и муниципальных нужд»: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417562">
        <w:rPr>
          <w:b/>
        </w:rPr>
        <w:t>заказчики</w:t>
      </w:r>
      <w:r w:rsidRPr="00B74ABD">
        <w:t xml:space="preserve"> - муниципальные заказчики </w:t>
      </w:r>
      <w:r>
        <w:t xml:space="preserve">- </w:t>
      </w:r>
      <w:r w:rsidRPr="00B74ABD">
        <w:t>образовательные учреждения Зимовниковского  района, осуществляющие закупки;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417562">
        <w:rPr>
          <w:b/>
        </w:rPr>
        <w:t>муниципальные контракты (далее - контракты)</w:t>
      </w:r>
      <w:r w:rsidRPr="00B74ABD">
        <w:t xml:space="preserve"> - договоры, заключенные от имени муниципального образования муниципальным заказчиком для обеспечения муниципальных нужд;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417562">
        <w:rPr>
          <w:b/>
        </w:rPr>
        <w:t>контрольный орган в сфере закупок</w:t>
      </w:r>
      <w:r w:rsidRPr="00B74ABD">
        <w:t xml:space="preserve"> - орган местного самоуправления муниципального района, уполномоченный на осуществление контроля в сфере закупок;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417562">
        <w:rPr>
          <w:b/>
        </w:rPr>
        <w:t>единая комиссия по осуществлению закупок</w:t>
      </w:r>
      <w:r w:rsidRPr="00B74ABD">
        <w:t xml:space="preserve"> - постоянно действующий рабочий орган, созданный </w:t>
      </w:r>
      <w:r>
        <w:t>у</w:t>
      </w:r>
      <w:r w:rsidRPr="00B74ABD">
        <w:t>правлением образования Зимовниковского района  для определения поставщиков (подрядчиков, исполнителей), за исключением осуществления закупки у единственного поставщика (подрядчика, исполнителя);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417562">
        <w:rPr>
          <w:b/>
        </w:rPr>
        <w:t>определение поставщика (подрядчика, исполнителя)</w:t>
      </w:r>
      <w:r w:rsidRPr="00B74ABD">
        <w:t xml:space="preserve"> - совокупность действий, которые осуществляются заказчиками в порядке, установленном Федеральным законом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 xml:space="preserve">. № 44-ФЗ «О контрактной системе в сфере закупок товаров, работ, услуг для обеспечения государственных и муниципальных нужд», начиная с размещения извещения об осуществлении закупки товара, работы, услуги для обеспечения муниципальных нужд либо в установленных Федеральным законом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>. № 44-ФЗ "О контрактной системе в сфере закупок товаров, работ, услуг для обеспечения государственных и муниципальных нужд» случаях с направления приглашения принять участие в определении поставщика (подрядчика, исполнителя) и завершаются заключением контракта;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417562">
        <w:rPr>
          <w:b/>
        </w:rPr>
        <w:t>закупка товара, работы, услуги для обеспечения муниципальных нужд (далее - закупка)</w:t>
      </w:r>
      <w:r w:rsidRPr="00B74ABD">
        <w:t xml:space="preserve"> - совокупность действий, осуществляемых в установленном Федеральным законом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 xml:space="preserve">.        № 44-ФЗ «О контрактной системе в сфере закупок товаров, работ, услуг для обеспечения государственных и муниципальных нужд» порядке заказчиком и направленных на обеспечение муниципальных нужд. Закупка начинается с определения поставщика (подрядчика, исполнителя) и завершается исполнением обязательств сторонами контракта. В случае если в соответствии с Федеральным законом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>. № 44-ФЗ  «О контрактной системе в сфере закупок товаров, работ, услуг для обеспечения государственных и муниципальных нужд»  не предусмотрено размещение извещения об осуществлении закупки или направление приглашения принять участие в определении поставщика (подрядчика, исполнителя), закупка начинается с заключения контракта и завершается исполнением обязательств сторонами контракта;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417562">
        <w:rPr>
          <w:b/>
        </w:rPr>
        <w:t>уполномоченный орган</w:t>
      </w:r>
      <w:r w:rsidRPr="00B74ABD">
        <w:t xml:space="preserve"> - муниципальный орган, на который возложены полномочия, предусмотренные статьей 26 Федерального закона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>. № 44-ФЗ «О контрактной системе в сфере закупок товаров, работ, услуг для обеспечения государственных и муниципальных нужд» - централизованные закупки – Управление образования Зимовниковского района;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417562">
        <w:rPr>
          <w:b/>
        </w:rPr>
        <w:t>эксперт, экспертная организация</w:t>
      </w:r>
      <w:r w:rsidRPr="00B74ABD">
        <w:t xml:space="preserve"> - обладающее специальными познаниями, опытом, квалификацией в области науки, техники, искусства или ремесла физическое лицо, в том числе индивидуальный предприниматель, либо юридическое лицо (работники юридического лица должны обладать специальными познаниями, опытом, квалификацией в области науки, техники, искусства или ремесла), которые осуществляют на основе договора деятельность по изучению и оценке предмета экспертизы, а также по подготовке экспертных заключений по поставленным заказчиком, участником закупки вопросам в случаях, предусмотренных Федеральным законом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>. № 44-ФЗ «О контрактной системе в сфере закупок товаров, работ, услуг для обеспечения государственных и муниципальных нужд»;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417562">
        <w:rPr>
          <w:b/>
        </w:rPr>
        <w:t>официальный сайт</w:t>
      </w:r>
      <w:r w:rsidRPr="00B74ABD">
        <w:t xml:space="preserve"> - единая информационная система в сфере закупок (далее - единая информационная система) - совокупность информации, указанной в части 3 статьи 4 Федерального закона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>. № 44-ФЗ «О контрактной системе в сфере закупок товаров, работ, услуг для обеспечения государственных и муниципальных нужд» и содержащейся в базах данных, информационных технологий и технических средств, обеспечивающих формирование, обработку, хранение такой информации, а также ее предоставление с использованием официального сайта единой информационной системы в информационно-телекоммуникационной сети "Интернет".</w:t>
      </w:r>
    </w:p>
    <w:p w:rsidR="004E4631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Понятия и термины, используемые в настоящем Порядке, и не указанные в данном разделе Порядка применяются в значениях, определенных законодательством Российской Федерации.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</w:p>
    <w:p w:rsidR="004E4631" w:rsidRDefault="004E4631" w:rsidP="00417562">
      <w:pPr>
        <w:spacing w:line="288" w:lineRule="auto"/>
        <w:ind w:firstLine="567"/>
        <w:jc w:val="center"/>
        <w:textAlignment w:val="baseline"/>
      </w:pPr>
      <w:r w:rsidRPr="00417562">
        <w:rPr>
          <w:bCs/>
        </w:rPr>
        <w:t>2.</w:t>
      </w:r>
      <w:r w:rsidRPr="00B74ABD">
        <w:rPr>
          <w:b/>
          <w:bCs/>
        </w:rPr>
        <w:t xml:space="preserve"> </w:t>
      </w:r>
      <w:r w:rsidRPr="00B74ABD">
        <w:t>Правовое положение уполномоченного органа</w:t>
      </w:r>
    </w:p>
    <w:p w:rsidR="004E4631" w:rsidRPr="00B74ABD" w:rsidRDefault="004E4631" w:rsidP="00417562">
      <w:pPr>
        <w:spacing w:line="288" w:lineRule="auto"/>
        <w:ind w:firstLine="567"/>
        <w:jc w:val="center"/>
        <w:textAlignment w:val="baseline"/>
      </w:pP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 xml:space="preserve">2.1. Управление образования Зимовниковского района Ростовской области является уполномоченным органом, на который возложены полномочия, предусмотренные статьей 26 Федерального закона от 5 апреля </w:t>
      </w:r>
      <w:smartTag w:uri="urn:schemas-microsoft-com:office:smarttags" w:element="metricconverter">
        <w:smartTagPr>
          <w:attr w:name="ProductID" w:val="2013 г"/>
        </w:smartTagPr>
        <w:r w:rsidRPr="00B74ABD">
          <w:t>2013 г</w:t>
        </w:r>
      </w:smartTag>
      <w:r w:rsidRPr="00B74ABD">
        <w:t>. № 44-ФЗ  «О контрактной системе в сфере закупок товаров, работ, услуг для обеспечения государственных и муниципальных нужд» - централизованные закупки.</w:t>
      </w:r>
    </w:p>
    <w:p w:rsidR="004E4631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2.2. Уполномоченный орган образован в порядке, установленном действующим законодательством Российской Федерации, в целях централизации закупок. Уполномоченный орган осуществляет полномочия на определение поставщиков (подрядчиков, исполнителей) для заказчиков в соответствии с настоящим Порядком. На уполномоченный орган не возлагаются полномочия по обоснованию закупок, определению условий контракта, в том числе по определению начальной (максимальной) цены контракта, и подписанию контракта.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</w:p>
    <w:p w:rsidR="004E4631" w:rsidRDefault="004E4631" w:rsidP="00417562">
      <w:pPr>
        <w:spacing w:line="288" w:lineRule="auto"/>
        <w:ind w:firstLine="567"/>
        <w:jc w:val="center"/>
        <w:textAlignment w:val="baseline"/>
      </w:pPr>
      <w:r w:rsidRPr="00417562">
        <w:rPr>
          <w:bCs/>
        </w:rPr>
        <w:t>3.</w:t>
      </w:r>
      <w:r>
        <w:t xml:space="preserve"> </w:t>
      </w:r>
      <w:r w:rsidRPr="00B74ABD">
        <w:t>Планирование закупок</w:t>
      </w:r>
    </w:p>
    <w:p w:rsidR="004E4631" w:rsidRPr="00B74ABD" w:rsidRDefault="004E4631" w:rsidP="00417562">
      <w:pPr>
        <w:spacing w:line="288" w:lineRule="auto"/>
        <w:ind w:firstLine="567"/>
        <w:jc w:val="center"/>
        <w:textAlignment w:val="baseline"/>
      </w:pP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3.1.</w:t>
      </w:r>
      <w:r>
        <w:rPr>
          <w:bCs/>
        </w:rPr>
        <w:t xml:space="preserve"> </w:t>
      </w:r>
      <w:r w:rsidRPr="00B74ABD">
        <w:t>Основой для формирования закупок является сводный прогноз объемов продукции, закупаемой для муниципальных нужд и нужд муниципальных бюджетных учреждений, за счет средств местного бюджета (Приложение № 1 к Порядку), сформированный на основании прогнозов объемов продукции, закупаемой Заказчиками.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3.2.</w:t>
      </w:r>
      <w:r>
        <w:rPr>
          <w:bCs/>
        </w:rPr>
        <w:t xml:space="preserve"> </w:t>
      </w:r>
      <w:r w:rsidRPr="00B74ABD">
        <w:t xml:space="preserve">Заказчики формируют свои планы закупок товаров, выполнения работ, оказания услуг на плановый год (далее - план закупок), согласовывают его с </w:t>
      </w:r>
      <w:r>
        <w:t>уполномоченным органом</w:t>
      </w:r>
      <w:r w:rsidRPr="00B74ABD">
        <w:t xml:space="preserve">. В случае внесения изменений (корректировки) в план закупок в течение года необходимо согласовывать изменения с </w:t>
      </w:r>
      <w:r>
        <w:t>уполномоченным органом</w:t>
      </w:r>
      <w:r w:rsidRPr="00B74ABD">
        <w:t xml:space="preserve">. </w:t>
      </w:r>
    </w:p>
    <w:p w:rsidR="004E4631" w:rsidRPr="00417562" w:rsidRDefault="004E4631" w:rsidP="00417562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3.3.</w:t>
      </w:r>
      <w:r>
        <w:rPr>
          <w:bCs/>
        </w:rPr>
        <w:t xml:space="preserve"> </w:t>
      </w:r>
      <w:r w:rsidRPr="00B74ABD">
        <w:t>Заказчики разрабатывают планы-графики и размещают их на официальном сайте в порядке, установленном действующим законодательством Российской Федерации.</w:t>
      </w:r>
    </w:p>
    <w:p w:rsidR="004E4631" w:rsidRPr="00B74ABD" w:rsidRDefault="004E4631" w:rsidP="00417562">
      <w:pPr>
        <w:spacing w:line="288" w:lineRule="auto"/>
        <w:ind w:firstLine="567"/>
        <w:jc w:val="center"/>
        <w:textAlignment w:val="baseline"/>
        <w:rPr>
          <w:bCs/>
        </w:rPr>
      </w:pPr>
    </w:p>
    <w:p w:rsidR="004E4631" w:rsidRDefault="004E4631" w:rsidP="00417562">
      <w:pPr>
        <w:spacing w:line="288" w:lineRule="auto"/>
        <w:ind w:firstLine="567"/>
        <w:jc w:val="center"/>
        <w:textAlignment w:val="baseline"/>
      </w:pPr>
      <w:r w:rsidRPr="00B74ABD">
        <w:rPr>
          <w:bCs/>
        </w:rPr>
        <w:t>4.</w:t>
      </w:r>
      <w:r>
        <w:rPr>
          <w:bCs/>
        </w:rPr>
        <w:t xml:space="preserve"> </w:t>
      </w:r>
      <w:r w:rsidRPr="00B74ABD">
        <w:t>Определение поставщиков (подрядчиков, исполнителей)</w:t>
      </w:r>
      <w:r>
        <w:t>.</w:t>
      </w:r>
    </w:p>
    <w:p w:rsidR="004E4631" w:rsidRPr="00B74ABD" w:rsidRDefault="004E4631" w:rsidP="00417562">
      <w:pPr>
        <w:spacing w:line="288" w:lineRule="auto"/>
        <w:ind w:firstLine="567"/>
        <w:jc w:val="center"/>
        <w:textAlignment w:val="baseline"/>
      </w:pP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4.1.</w:t>
      </w:r>
      <w:r>
        <w:rPr>
          <w:bCs/>
        </w:rPr>
        <w:t xml:space="preserve"> </w:t>
      </w:r>
      <w:r w:rsidRPr="00B74ABD">
        <w:t>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Заказчик при осуществлении закупок использует конкурентные способы определения поставщиков (подрядчиков, исполнителей) или осуществляет закупки у единственного поставщика (подрядчика, исполнителя). Конкурентными способами определения поставщиков (подрядчиков, исполнителей) являются следующие способы: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 w:rsidRPr="00B74ABD">
        <w:t>конкурсы (открытый конкурс, конкурс с ограниченным участием, двухэтапный конкурс, закрытый конкурс, закрытый конкурс с ограниченным участием, закрытый двухэтапный конкурс);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 w:rsidRPr="00B74ABD">
        <w:t>аукционы (аукцион в электронной форме (далее также - электронный аукцион), закрытый аукцион);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 w:rsidRPr="00B74ABD">
        <w:t>запрос котировок;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 w:rsidRPr="00B74ABD">
        <w:t>запрос предложений.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Под конкурсом понимается способ определения поставщика (подрядчика, исполнителя), при котором победителем признается участник закупки, предложивший лучшие условия исполнения контракта.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Под аукционом понимается способ определения поставщика (подрядчика, исполнителя), при котором победителем признается участник закупки, предложивший наименьшую цену контракта.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Под запросом котировок понимается способ определения поставщика (подрядчика, исполнителя), при котором информация о потребностях заказчика в товаре, работе или услуге сообщается неограниченному кругу лиц путем размещения в единой информационной системе извещения о проведении запроса котировок и победителем запроса котировок признается участник закупки, предложивший наиболее низкую цену контракта.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Под запросом предложений понимается способ определения поставщика (подрядчика, исполнителя), при котором информация о потребностях в товаре, работе или услуге для нужд заказчика сообщается неограниченному кругу лиц путем размещения в единой информационной системе извещения о проведении запроса предложений, документации о проведении запроса предложений и победителем запроса предложений признается участник закупки, направивший окончательное предложение, которое наилучшим образом соответствует установленным заказчиком требованиям к товару, работе или услуге.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Заказчик выбирает способ определения поставщика (подрядчика, исполнителя) в соответствии с положениями Федерального закона от 5 апреля 2013 г. № 44-ФЗ "О контрактной системе в сфере закупок товаров, работ, услуг для обеспечения государственных и муниципальных нужд". При этом заказчик не вправе совершать действия, влекущие за собой необоснованное сокращение числа участников закупки.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При наличии у двух и более заказчиков потребности в одних и тех же товарах, работах, услугах такие заказчики вправе проводить совместные конкурсы или аукционы. Совместные конкурсы и аукционы проводятся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и в соответствии с Правилами проведения совместных конкурсов и аукционов, утвержденными Постановлением Правительства Российской Федерации от 28.11.2013 № 1088.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Организатором совместных конкурс</w:t>
      </w:r>
      <w:r>
        <w:t>ов</w:t>
      </w:r>
      <w:r w:rsidRPr="00B74ABD">
        <w:t xml:space="preserve"> или аукцион</w:t>
      </w:r>
      <w:r>
        <w:t>ов</w:t>
      </w:r>
      <w:r w:rsidRPr="00B74ABD">
        <w:t xml:space="preserve"> выступает уполномоченный орган или один из заказчиков, которому другие заказчики передали на основании соглашения часть своих полномочий на организацию и проведение таких конкурса или аукциона. Права, обязанности и ответственность заказчиков при проведении совместных конкурсов или аукционов определяются соглашением сторон, заключенным в соответствии с Гражданским кодексом Российской Федерации и Федеральным законом от 5 апреля 2013 г. № 44-ФЗ «О контрактной системе в сфере закупок товаров, работ, услуг для обеспечения государственных и муниципальных нужд».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Организатор совместных конкурс</w:t>
      </w:r>
      <w:r>
        <w:t>ов</w:t>
      </w:r>
      <w:r w:rsidRPr="00B74ABD">
        <w:t xml:space="preserve"> или аукцион</w:t>
      </w:r>
      <w:r>
        <w:t>ов</w:t>
      </w:r>
      <w:r w:rsidRPr="00B74ABD">
        <w:t xml:space="preserve"> в порядке, установленном действующим законодательством Российской Федерации, утверждает состав комиссии по осуществлению закупок, в которую включаются представители сторон соглашения пропорционально объему закупок, осуществляемых каждым заказчиком, в общем объеме закупок, если иное не предусмотрено соглашением.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Контракт с победителем либо победителями совместных конкурса или аукциона заключается каждым заказчиком.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Заказчик обязан предоставлять учреждениям и предприятиям уголовно-исполнительной системы преимущества в отношении предлагаемой ими цены контракта в размере до пятнадцати процентов в установленном Правительством Российской Федерации порядке и в соответствии с утвержденными Правительством Российской Федерации перечнями товаров, работ, услуг.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Заказчик обязан предоставлять преимущества организациям инвалидов в отношении предлагаемой ими цены контракта в размере до пятнадцати процентов в установленном Правительством Российской Федерации порядке и в соответствии с утвержденными Правительством Российской Федерации перечнями товаров, работ, услуг.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Заказчик, за исключением случаев осуществления закупок товаров, работ, услуг для обеспечения обороны страны и безопасности государства и закупок работ в области использования атомной энергии, обязан в порядке, установленном действующим законодательством Российской Федерации, осуществлять закупки у субъектов малого предпринимательства, социально ориентированных некоммерческих организаций в размере не менее чем пятнадцать процентов совокупного годового объема закупок, предусмотренного планом-графиком. При этом начальная (максимальная) цена контракта не должна превышать двадцать миллионов рублей.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4.2.</w:t>
      </w:r>
      <w:r>
        <w:rPr>
          <w:bCs/>
        </w:rPr>
        <w:t xml:space="preserve"> </w:t>
      </w:r>
      <w:r w:rsidRPr="00B74ABD">
        <w:t>Заказчик в соответствии с Федеральным законом от 5 апреля 2013 г. № 44-ФЗ «О контрактной системе в сфере закупок товаров, работ, услуг для обеспечения государственных и муниципальных нужд» и настоящим Порядком: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формирует заявку на осуществление закупки в соответствии с формой (Приложения N 2, 3, 4, 5, 6, 7, 8, 9 ). Заказчик несет ответственность за полноту и достоверность сведений заявки на осуществление закупки;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 xml:space="preserve">направляет заявку на осуществление закупки на согласование в </w:t>
      </w:r>
      <w:r>
        <w:t>уполномоченный орган</w:t>
      </w:r>
      <w:r w:rsidRPr="00B74ABD">
        <w:t xml:space="preserve"> на предмет источника финансирования закупки и утверждает согласованную заявку;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 xml:space="preserve">передает утвержденную заявку с приложениями, указанными в заявке, на осуществление закупки, в том числе обоснование закупки, проект контракта, обоснование начальной (максимальной) цены в </w:t>
      </w:r>
      <w:r>
        <w:t>уполномоченный орган</w:t>
      </w:r>
      <w:r w:rsidRPr="00B74ABD">
        <w:t xml:space="preserve"> на бумажном носителе и в электронном виде для подготовки извещения о проведении соответствующей закупки и соответствующей документации не позднее чем за 10 (десять) рабочих дней до плановой даты размещения извещения.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Начальная (максимальная) цена контракта и в предусмотренных Федеральным законом от 5 апреля 2013 г. № 44-ФЗ «О контрактной системе в сфере закупок товаров, работ, услуг для обеспечения государственных и муниципальных нужд» случаях цена контракта, заключаемого с единственным поставщиком (подрядчиком, исполнителем), определяются и обосновываются заказчиком посредством применения следующего метода или нескольких следующих методов: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а)</w:t>
      </w:r>
      <w:r>
        <w:rPr>
          <w:bCs/>
        </w:rPr>
        <w:t xml:space="preserve"> </w:t>
      </w:r>
      <w:r w:rsidRPr="00B74ABD">
        <w:t>метод сопоставимых рыночных цен (анализа рынка);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б)</w:t>
      </w:r>
      <w:r>
        <w:rPr>
          <w:bCs/>
        </w:rPr>
        <w:t xml:space="preserve"> </w:t>
      </w:r>
      <w:r w:rsidRPr="00B74ABD">
        <w:t>нормативный метод;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в)</w:t>
      </w:r>
      <w:r>
        <w:rPr>
          <w:bCs/>
        </w:rPr>
        <w:t xml:space="preserve"> </w:t>
      </w:r>
      <w:r w:rsidRPr="00B74ABD">
        <w:t>тарифный метод;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г)</w:t>
      </w:r>
      <w:r>
        <w:rPr>
          <w:bCs/>
        </w:rPr>
        <w:t xml:space="preserve"> </w:t>
      </w:r>
      <w:r w:rsidRPr="00B74ABD">
        <w:t>проектно-сметный метод;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д)</w:t>
      </w:r>
      <w:r>
        <w:rPr>
          <w:bCs/>
        </w:rPr>
        <w:t xml:space="preserve"> </w:t>
      </w:r>
      <w:r w:rsidRPr="00B74ABD">
        <w:t>затратный метод.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Заказчик руководствуется Методическими рекомендациями по применению методов определения начальной (максимальной) цены контракта, цены контракта, заключаемого с единственным поставщиком (подрядчиком, исполнителем), утвержденными Приказом Министерства экономического развития Российской Федерации от 02.10.2013 № 567.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Заказчик представляет проект контракта, разработанный в соответствии с требованиями действующего законодательства Российской Федерации, в частности, проектом контракта должны быть предусмотрены условия, указанные в статье 34 Федерального закона от 5 апреля 2013 г. № 44-ФЗ "О контрактной системе в сфере закупок товаров, работ, услуг для обеспечения государственных и муниципальных нужд";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согласовывает соответствующую документацию;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 xml:space="preserve">предоставляет в </w:t>
      </w:r>
      <w:r>
        <w:t>уполномоченный орган</w:t>
      </w:r>
      <w:r w:rsidRPr="00B74ABD">
        <w:t xml:space="preserve"> информацию для подготовки разъяснений по запросам участников осуществления закупки;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 xml:space="preserve">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принимает решение о внесении изменений в извещение об осуществлении закупки, в соответствующую документацию об осуществлении закупки либо об отмене определения поставщика (подрядчика, исполнителя) об осуществлении закупки и в день принятия такого решения направляет информацию об изменениях либо об отмене определения поставщика (подрядчика, исполнителя) на бумажном носителе и в электронном виде в </w:t>
      </w:r>
      <w:r>
        <w:t>уполномоченный орган</w:t>
      </w:r>
      <w:r w:rsidRPr="00B74ABD">
        <w:t xml:space="preserve">  для размещения в порядке, установленном действующим законодательством Российской Федерации, соответствующих сведений на официальном сайте;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в случае принятия решения об отмене определения поставщика (подрядчика, исполнителя) об осуществлении закупки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вносит соответствующие изменения в план-график в порядке, установленном действующим законодательством Российской Федерации;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подготавливает документы, необходимые для обращений и уведомлений в органы, уполномоченные на осуществление контроля в сфере осуществления закупок;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 xml:space="preserve">представляет в </w:t>
      </w:r>
      <w:r>
        <w:t>уполномоченный орган</w:t>
      </w:r>
      <w:r w:rsidRPr="00B74ABD">
        <w:t xml:space="preserve"> запрашиваемую информацию и документы для подготовки ответа на запросы контролирующих органов;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при проведении конкурсов и аукционов заказчик устанавливает требование к обеспечению заявок и обеспечению исполнения контракта (при этом должны быть указаны размер обеспечения заявок и размер обеспечения исполнения контракта) в соответствии с Федеральным законом от 5 апреля 2013 г. № 44-ФЗ «О контрактной системе в сфере закупок товаров, работ, услуг для обеспечения государственных и муниципальных нужд», также условия банковской гарантии для обеспечения заявок и обеспечения исполнения контракта (если такой способ обеспечения заявок применим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нужд"). Заказчик указывает счет, на котором в соответствии с действующим законодательством Российской Федерации учитываются операции со средствами, поступающими заказчику. Заказчик осуществляет прием и возврат денежных средств, внесенных участниками осуществления закупок в качестве обеспечения заявок и обеспечения исполнения контракта. Заказчик в качестве обеспечения заявок и исполнения контрактов в порядке, установленном действующим законодательством Российской Федерации, принимает банковские гарантии, выданные банками, включенными в предусмотренный статьей 176.1 Налогового кодекса Российской Федерации перечень банков, отвечающих установленным требованиям для принятия банковских гарантий в целях налогообложения;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оформляет и подписывает контракты с поставщиками (исполнителями, подрядчиками) по итогам осуществления закупки;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для достижения целей осуществления закупки при исполнении контракта взаимодействует с поставщиками (исполнителями, подрядчиками) в порядке, установленном действующим законодательством Российской Федерации;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при исполнении контракта заказчик соблюдает условия, указанные в статьях 94, 95 Федерального закона от 5 апреля 2013 г. № 44-ФЗ "О контрактной системе в сфере закупок товаров, работ, услуг для обеспечения государственных и муниципальных нужд";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обеспечивает проверку и согласование приложений (спецификация на закупку товаров, работ, услуг, сметный расчет цены работ, калькуляция стоимости услуг и т.д.) к контрактам, предъявленных поставщиком (подрядчиком, исполнителем) в составе контракта;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в случаях, предусмотренных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нужд", принимает решение о проведении повторного осуществления закупки или заключении контракта с единственным поставщиком (исполнителем, подрядчиком);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принимает решение об участии в совместных торгах в порядке, установленном действующим законодательством Российской Федерации;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в случаях, установленных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обеспечивает всем участникам закупок, подавшим заявки, или представителям этих участников возможность присутствия при вскрытии конвертов с заявками и(или) открытии доступа к поданным в форме электронных документов заявкам в порядке, установленном действующим законодательством Российской Федерации;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в порядке, установленном действующим законодательством Российской Федерации, привлекает экспертов, экспертные организации в случаях, предусмотренных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исполняет иные обязанности в соответствии с Федеральным законом от 5 апреля 2013 г. № 44-ФЗ «О контрактной системе в сфере закупок товаров, работ, услуг для обеспечения государственных и муниципальных нужд».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4.3.</w:t>
      </w:r>
      <w:r>
        <w:rPr>
          <w:bCs/>
        </w:rPr>
        <w:t xml:space="preserve"> </w:t>
      </w:r>
      <w:r w:rsidRPr="00B74ABD">
        <w:t>Уполномоченный орган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и настоящим Порядком: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готовит постановления об осуществлении соответствующих закупок на основании плана закупок, плана-графика заказчика и представленной заявки на осуществление закупки;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формирует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текст извещения об осуществлении закупки на основании представленной заявки;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разрабатывает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документацию на осуществление закупки на основании представленной заявки;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размещает на официальном сайте извещения об осуществлении закупки, документации об осуществлении закупки в порядке, установленном действующим законодательством Российской Федерации;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размещает на официальном сайте решения об отмене определения поставщика (подрядчика, исполнителя) об осуществлении закупки, принятого заказчиком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нужд", в порядке, установленном действующим законодательством Российской Федерации;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размещает на официальном сайте протоколы, оформленные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нужд", в порядке, установленном действующим законодательством Российской Федерации;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передает полученные заявки в Единую комиссию, созданную в порядке, установленном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нужд", по истечении срока подачи заявок;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способствует заказчику в обеспечении ведения аудиозаписи и видеозаписи в случаях, установленных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способствует заказчику в обеспечении всем участникам закупок, подавшим заявки, или представителям этих участников возможности присутствия при вскрытии конвертов с заявками и(или) открытии доступа к поданным в форме электронных документов заявкам в порядке, установленном действующим законодательством Российской Федерации, в случаях, установленных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нужд";</w:t>
      </w:r>
    </w:p>
    <w:p w:rsidR="004E4631" w:rsidRPr="00E64DC3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 xml:space="preserve">обеспечивает хранение документации, относящейся к осуществленной закупке, в </w:t>
      </w:r>
      <w:r w:rsidRPr="00E64DC3">
        <w:t>случаях и в порядке, установленных действующим законодательством Российской Федерации;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E64DC3">
        <w:rPr>
          <w:b/>
          <w:bCs/>
        </w:rPr>
        <w:t xml:space="preserve">- </w:t>
      </w:r>
      <w:r w:rsidRPr="00E64DC3">
        <w:t>взаимодействует с единой комиссией по осуществлению закупок в случаях, установленных действующим законодательством Российской Федерации, в соответствии с Порядком работы единой комиссии по осуществлению закупок;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/>
          <w:bCs/>
        </w:rPr>
        <w:t>-</w:t>
      </w:r>
      <w:r>
        <w:rPr>
          <w:b/>
          <w:bCs/>
        </w:rPr>
        <w:t xml:space="preserve"> </w:t>
      </w:r>
      <w:r w:rsidRPr="00B74ABD">
        <w:t>исполняет иные обязанности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  <w:rPr>
          <w:bCs/>
        </w:rPr>
      </w:pPr>
    </w:p>
    <w:p w:rsidR="004E4631" w:rsidRDefault="004E4631" w:rsidP="00417562">
      <w:pPr>
        <w:spacing w:line="288" w:lineRule="auto"/>
        <w:ind w:firstLine="567"/>
        <w:jc w:val="center"/>
        <w:textAlignment w:val="baseline"/>
      </w:pPr>
      <w:r w:rsidRPr="00B74ABD">
        <w:rPr>
          <w:bCs/>
        </w:rPr>
        <w:t>5.</w:t>
      </w:r>
      <w:r w:rsidRPr="00B74ABD">
        <w:t>Реестр контрактов, заключенных заказчиками</w:t>
      </w:r>
    </w:p>
    <w:p w:rsidR="004E4631" w:rsidRPr="00B74ABD" w:rsidRDefault="004E4631" w:rsidP="00417562">
      <w:pPr>
        <w:spacing w:line="288" w:lineRule="auto"/>
        <w:ind w:firstLine="567"/>
        <w:jc w:val="center"/>
        <w:textAlignment w:val="baseline"/>
      </w:pP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5.1.</w:t>
      </w:r>
      <w:r>
        <w:rPr>
          <w:bCs/>
        </w:rPr>
        <w:t xml:space="preserve"> </w:t>
      </w:r>
      <w:r w:rsidRPr="00B74ABD">
        <w:t>Ведение реестра контрактов, заключенных заказчиками, осуществляется в соответствии с Правилами ведения реестра контрактов, заключенных заказчиками, утвержденными Постановлением Правительства Российской Федерации от 28.11.2013 № 1084.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5.2. В соответствии со статьей 103 Федерального закона от 5 апреля 2013 г. № 44-ФЗ "О контрактной системе в сфере закупок товаров, работ, услуг для обеспечения государственных и муниципальных нужд" федеральный орган исполнительной власти, осуществляющий правоприменительные функции по кассовому обслуживанию исполнения бюджетов бюджетной системы Российской Федерации, ведет реестр контрактов, заключенных заказчиками (далее - реестр контрактов).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В течение 3 (трех) рабочих дней с даты заключения контракта заказчик, заключивший контракт, направляет указанную в пунктах 1 - 7, 9, 12 и 14 части 2 статьи 103 Федерального закона от 5 апреля 2013 г. № 44-ФЗ "О контрактной системе в сфере закупок товаров, работ, услуг для обеспечения государственных и муниципальных нужд" информацию в федеральный орган исполнительной власти, осуществляющий правоприменительные функции по кассовому обслуживанию исполнения бюджетов бюджетной системы Российской Федерации. В случае если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были внесены изменения в условия контракта, заказчик направляет в указанный орган информацию, которая предусмотрена частью 2 статьи 103 Федерального закона от 5 апреля 2013 г. № 44-ФЗ "О контрактной системе в сфере закупок товаров, работ, услуг для обеспечения государственных и муниципальных нужд" и в отношении которой были внесены изменения в условия контракта, в течение 3 (трех) рабочих дней с даты внесения таких изменений. Информация, указанная в пунктах 8, 10, 11 и 13 части 2 статьи 103 Федерального закона от 5 апреля 2013 г. № 44-ФЗ "О контрактной системе в сфере закупок товаров, работ, услуг для обеспечения государственных и муниципальных нужд", направляется заказчиком в указанный орган в течение 3 (трех) рабочих дней с даты соответственно изменения контракта, исполнения контракта, расторжения контракта, приемки поставленного товара, выполненной работы, оказанной услуги.</w:t>
      </w:r>
    </w:p>
    <w:p w:rsidR="004E4631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5.3. Контракты, информация о которых не включена в реестр контрактов, не подлежат оплате, за исключением договоров, заключенных в соответствии с пунктами 4 и 5 части 1 статьи 93 Федерального закона от 5 апреля 2013 г. № 44-ФЗ "О контрактной системе в сфере закупок товаров, работ, услуг для обеспечения государственных и муниципальных нужд".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</w:p>
    <w:p w:rsidR="004E4631" w:rsidRDefault="004E4631" w:rsidP="00417562">
      <w:pPr>
        <w:spacing w:line="288" w:lineRule="auto"/>
        <w:ind w:firstLine="567"/>
        <w:jc w:val="center"/>
        <w:textAlignment w:val="baseline"/>
      </w:pPr>
      <w:r w:rsidRPr="00417562">
        <w:rPr>
          <w:bCs/>
        </w:rPr>
        <w:t>6.</w:t>
      </w:r>
      <w:r>
        <w:t xml:space="preserve"> </w:t>
      </w:r>
      <w:r w:rsidRPr="00B74ABD">
        <w:t>Контроль в сфере закупок</w:t>
      </w:r>
    </w:p>
    <w:p w:rsidR="004E4631" w:rsidRPr="00B74ABD" w:rsidRDefault="004E4631" w:rsidP="00417562">
      <w:pPr>
        <w:spacing w:line="288" w:lineRule="auto"/>
        <w:ind w:firstLine="567"/>
        <w:jc w:val="center"/>
        <w:textAlignment w:val="baseline"/>
      </w:pP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417562">
        <w:rPr>
          <w:bCs/>
        </w:rPr>
        <w:t>6.1.</w:t>
      </w:r>
      <w:r>
        <w:rPr>
          <w:b/>
          <w:bCs/>
        </w:rPr>
        <w:t xml:space="preserve"> </w:t>
      </w:r>
      <w:r w:rsidRPr="00B74ABD">
        <w:t>Контроль в сфере закупок осуществляется в порядке, установленном действующим законодательством Российской Федерации, в отношении заказчиков, контрактных служб, контрактных управляющих, комиссий по осуществлению закупок и их членов, уполномоченных органов, уполномоченных учреждений, специализированных организаций, операторов электронных площадок (далее - субъекты контроля).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и иными нормативными правовыми актами, правовыми актами, определяющими функции и полномочия муниципальных органов, контроль в сфере закупок осуществляют следующие органы контроля в пределах их полномочий: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417562">
        <w:rPr>
          <w:bCs/>
        </w:rPr>
        <w:t>а)</w:t>
      </w:r>
      <w:r>
        <w:rPr>
          <w:b/>
          <w:bCs/>
        </w:rPr>
        <w:t xml:space="preserve"> </w:t>
      </w:r>
      <w:r w:rsidRPr="00B74ABD">
        <w:t>органы местного самоуправления муниципального района, уполномоченные в порядке, установленном действующим законодательством Российской Федерации, на осуществление контроля в сфере закупок;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417562">
        <w:rPr>
          <w:bCs/>
        </w:rPr>
        <w:t>б)</w:t>
      </w:r>
      <w:r>
        <w:rPr>
          <w:b/>
          <w:bCs/>
        </w:rPr>
        <w:t xml:space="preserve"> </w:t>
      </w:r>
      <w:r w:rsidRPr="00B74ABD">
        <w:t>федеральный орган исполнительной власти, осуществляющий правоприменительные функции по кассовому обслуживанию исполнения бюджетов бюджетной системы Российской Федерации, финансовые органы субъектов Российской Федерации и муниципальных образований, органы управления государственными внебюджетными фондами;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417562">
        <w:rPr>
          <w:bCs/>
        </w:rPr>
        <w:t>в)</w:t>
      </w:r>
      <w:r>
        <w:t xml:space="preserve"> </w:t>
      </w:r>
      <w:r w:rsidRPr="00B74ABD">
        <w:t>органы внутреннего муниципального финансового контроля, определенные в соответствии с Бюджетным кодексом Российской Федерации.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>6.1.1.</w:t>
      </w:r>
      <w:r>
        <w:rPr>
          <w:bCs/>
        </w:rPr>
        <w:t xml:space="preserve"> </w:t>
      </w:r>
      <w:r w:rsidRPr="00B74ABD">
        <w:t>Контроль в отношении операторов электронных площадок, а также при проведении электронного аукциона (с момента размещения на официальном сайте извещения о проведении электронного аукциона до момента заключения контракта) в отношении иных субъектов контроля (заказчиков, контрактных служб, контрактных управляющих, комиссий по осуществлению закупок и их членов, уполномоченных органов, уполномоченных учреждений, специализированных организаций) осуществляется федеральным органом исполнительной власти, уполномоченным на осуществление контроля в сфере закупок, контрольным органом в сфере государственного оборонного заказа.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6.2.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заказчик осуществляет контроль за исполнением поставщиком (подрядчиком, исполнителем) условий контракта в соответствии с законодательством Российской Федерации. Заказчик осуществляет контроль за предусмотренным частью 5 статьи 30 Федерального закона от 5 апреля 2013 г.        № 44-ФЗ "О контрактной системе в сфере закупок товаров, работ, услуг для обеспечения государственных и муниципальных нужд" привлечением поставщиком (подрядчиком, исполнителем) к исполнению контракта субподрядчиков, соисполнителей из числа субъектов малого предпринимательства и социально ориентированных некоммерческих организаций.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 xml:space="preserve">6.3. В соответствии с Федеральным законом от 5 апреля 2013 г. № 44-ФЗ "О контрактной системе в сфере закупок товаров, работ, услуг для обеспечения государственных и муниципальных нужд" в целях реализации принципов контрактной системы в сфере закупок, содействия развитию и совершенствованию контрактной системы в сфере закупок, предупреждения, выявления нарушений требований законодательства Российской Федерации и иных нормативных правовых актов о контрактной системе в сфере закупок и информирования заказчиков, контрольных органов в сфере закупок о выявленных нарушениях граждане и общественные объединения и объединения юридических лиц вправе осуществлять общественный контроль за соблюдением законодательства Российской Федерации и иных нормативных правовых актов о контрактной системе в сфере закупок (далее - общественный контроль). 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Заказчики рассматривают запросы о предоставлении информации об осуществлении закупок и о ходе исполнения контрактов, иные обращения, представленные общественными объединениями и объединениями юридических лиц, в соответствии с действующим законодательством Российской Федерации о порядке рассмотрения обращений граждан.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rPr>
          <w:bCs/>
        </w:rPr>
        <w:t xml:space="preserve">6.4. </w:t>
      </w:r>
      <w:r w:rsidRPr="00B74ABD">
        <w:t>Аудит в сфере закупок осуществляется Счетной палатой Российской Федерации, контрольно-счетными органами субъектов Российской Федерации, образованными законодательными (представительными) органами государственной власти субъектов Российской Федерации, и контрольно-счетными органами муниципальных образований (в случае если такие органы образованы в муниципальных образованиях), образованными представительными органами муниципальных образований.</w:t>
      </w:r>
    </w:p>
    <w:p w:rsidR="004E4631" w:rsidRPr="00B74ABD" w:rsidRDefault="004E4631" w:rsidP="00B74ABD">
      <w:pPr>
        <w:spacing w:line="288" w:lineRule="auto"/>
        <w:ind w:firstLine="567"/>
        <w:jc w:val="both"/>
        <w:textAlignment w:val="baseline"/>
      </w:pPr>
      <w:r w:rsidRPr="00B74ABD">
        <w:t>6.5. Проведение переговоров заказчиком, членами комиссий по осуществлению закупок с участником закупки в отношении заявок на участие в определении поставщика (подрядчика, исполнителя), окончательных предложений, в том числе в отношении заявки, окончательного предложения, поданных таким участником, не допускается до выявления победителя указанного определения, за исключением случаев, предусмотренных Федеральным законом от 5 апреля 2013 г. N 44-ФЗ "О контрактной системе в сфере закупок товаров, работ, услуг для обеспечения государственных и муниципальных нужд".</w:t>
      </w:r>
    </w:p>
    <w:p w:rsidR="004E4631" w:rsidRDefault="004E4631" w:rsidP="00676C52">
      <w:pPr>
        <w:spacing w:line="288" w:lineRule="auto"/>
        <w:ind w:firstLine="567"/>
        <w:jc w:val="both"/>
        <w:textAlignment w:val="baseline"/>
      </w:pPr>
      <w:r w:rsidRPr="00B74ABD">
        <w:t>При проведении электронного аукциона проведение переговоров заказчика с оператором электронной площадки и оператора электронной площадки с участником электронного аукциона не допускается в случае, если в результате этих переговоров создаются преимущественные условия для участия в электронном аукционе и</w:t>
      </w:r>
      <w:r>
        <w:t xml:space="preserve"> </w:t>
      </w:r>
      <w:r w:rsidRPr="00B74ABD">
        <w:t>(или) условия для разглашения конфиденциальной информации.</w:t>
      </w:r>
    </w:p>
    <w:p w:rsidR="004E4631" w:rsidRDefault="004E4631" w:rsidP="008875E8">
      <w:pPr>
        <w:jc w:val="center"/>
        <w:textAlignment w:val="baseline"/>
      </w:pPr>
    </w:p>
    <w:p w:rsidR="004E4631" w:rsidRDefault="004E4631" w:rsidP="00E64DC3">
      <w:pPr>
        <w:jc w:val="both"/>
        <w:textAlignment w:val="baseline"/>
      </w:pPr>
      <w:r>
        <w:t xml:space="preserve">Заместитель главы Администрации </w:t>
      </w:r>
    </w:p>
    <w:p w:rsidR="004E4631" w:rsidRDefault="004E4631" w:rsidP="00E64DC3">
      <w:pPr>
        <w:jc w:val="both"/>
        <w:textAlignment w:val="baseline"/>
      </w:pPr>
      <w:r>
        <w:t>Зимовниковского района                                                                                                   А.Н. Ясиненко</w:t>
      </w:r>
    </w:p>
    <w:p w:rsidR="004E4631" w:rsidRDefault="004E4631" w:rsidP="00E64DC3">
      <w:pPr>
        <w:jc w:val="both"/>
        <w:textAlignment w:val="baseline"/>
      </w:pPr>
    </w:p>
    <w:p w:rsidR="004E4631" w:rsidRPr="00E64DC3" w:rsidRDefault="004E4631" w:rsidP="00E64DC3">
      <w:pPr>
        <w:jc w:val="both"/>
        <w:textAlignment w:val="baseline"/>
      </w:pPr>
    </w:p>
    <w:p w:rsidR="004E4631" w:rsidRDefault="004E4631" w:rsidP="0048225B">
      <w:pPr>
        <w:jc w:val="right"/>
        <w:textAlignment w:val="baseline"/>
        <w:rPr>
          <w:bdr w:val="none" w:sz="0" w:space="0" w:color="auto" w:frame="1"/>
        </w:rPr>
      </w:pPr>
      <w:r w:rsidRPr="00E64DC3">
        <w:t>Приложение № 1</w:t>
      </w:r>
      <w:r>
        <w:t xml:space="preserve"> </w:t>
      </w:r>
      <w:r>
        <w:rPr>
          <w:bdr w:val="none" w:sz="0" w:space="0" w:color="auto" w:frame="1"/>
        </w:rPr>
        <w:t>к п</w:t>
      </w:r>
      <w:r w:rsidRPr="00B74ABD">
        <w:rPr>
          <w:bdr w:val="none" w:sz="0" w:space="0" w:color="auto" w:frame="1"/>
        </w:rPr>
        <w:t>оряд</w:t>
      </w:r>
      <w:r>
        <w:rPr>
          <w:bdr w:val="none" w:sz="0" w:space="0" w:color="auto" w:frame="1"/>
        </w:rPr>
        <w:t xml:space="preserve">ку </w:t>
      </w:r>
      <w:r w:rsidRPr="00B74ABD">
        <w:rPr>
          <w:bdr w:val="none" w:sz="0" w:space="0" w:color="auto" w:frame="1"/>
        </w:rPr>
        <w:t xml:space="preserve">взаимодействия </w:t>
      </w:r>
    </w:p>
    <w:p w:rsidR="004E4631" w:rsidRDefault="004E4631" w:rsidP="0048225B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уполномоченного органа по определению поставщиков </w:t>
      </w:r>
    </w:p>
    <w:p w:rsidR="004E4631" w:rsidRDefault="004E4631" w:rsidP="0048225B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(подрядчиков, исполнителей) для муниципальных заказчиков </w:t>
      </w:r>
    </w:p>
    <w:p w:rsidR="004E4631" w:rsidRPr="00E64DC3" w:rsidRDefault="004E4631" w:rsidP="0048225B">
      <w:pPr>
        <w:jc w:val="right"/>
        <w:textAlignment w:val="baseline"/>
      </w:pPr>
      <w:r>
        <w:t xml:space="preserve">- </w:t>
      </w:r>
      <w:r w:rsidRPr="00B74ABD">
        <w:t>образовательных учреждений Зимовниковского  райо</w:t>
      </w:r>
      <w:r>
        <w:t>на</w:t>
      </w:r>
    </w:p>
    <w:p w:rsidR="004E4631" w:rsidRPr="00E64DC3" w:rsidRDefault="004E4631" w:rsidP="0048225B">
      <w:pPr>
        <w:jc w:val="right"/>
        <w:textAlignment w:val="baseline"/>
      </w:pPr>
    </w:p>
    <w:p w:rsidR="004E4631" w:rsidRPr="00E64DC3" w:rsidRDefault="004E4631" w:rsidP="0048225B">
      <w:pPr>
        <w:jc w:val="center"/>
        <w:textAlignment w:val="baseline"/>
      </w:pPr>
      <w:r w:rsidRPr="00E64DC3">
        <w:t xml:space="preserve">Сводный прогноз объемов продукции, закупаемой для муниципальных нужд и нужд муниципальных бюджетных учреждений, за счет средств местного бюджета. </w:t>
      </w:r>
      <w:r w:rsidRPr="00E64DC3">
        <w:br/>
      </w:r>
    </w:p>
    <w:p w:rsidR="004E4631" w:rsidRPr="00E64DC3" w:rsidRDefault="004E4631" w:rsidP="0048225B">
      <w:pPr>
        <w:jc w:val="right"/>
        <w:textAlignment w:val="baseline"/>
      </w:pPr>
    </w:p>
    <w:tbl>
      <w:tblPr>
        <w:tblW w:w="7840" w:type="dxa"/>
        <w:jc w:val="center"/>
        <w:tblCellMar>
          <w:left w:w="0" w:type="dxa"/>
          <w:right w:w="0" w:type="dxa"/>
        </w:tblCellMar>
        <w:tblLook w:val="00A0"/>
      </w:tblPr>
      <w:tblGrid>
        <w:gridCol w:w="804"/>
        <w:gridCol w:w="1151"/>
        <w:gridCol w:w="1979"/>
        <w:gridCol w:w="1556"/>
        <w:gridCol w:w="1037"/>
        <w:gridCol w:w="1187"/>
        <w:gridCol w:w="1291"/>
      </w:tblGrid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N п/п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Код ОКДП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Наименование продукции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Единица измерения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____ год отчет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____ год оценка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____ год прогноз</w:t>
            </w:r>
          </w:p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1.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Всего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2.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Товары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Работы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>
            <w:r w:rsidRPr="00E64DC3">
              <w:t>Услуги</w:t>
            </w:r>
          </w:p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  <w:tr w:rsidR="004E4631" w:rsidRPr="00E64DC3" w:rsidTr="00676C52">
        <w:trPr>
          <w:jc w:val="center"/>
        </w:trPr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  <w:tc>
          <w:tcPr>
            <w:tcW w:w="0" w:type="auto"/>
            <w:tcBorders>
              <w:top w:val="single" w:sz="4" w:space="0" w:color="CDCDCD"/>
              <w:left w:val="single" w:sz="4" w:space="0" w:color="CDCDCD"/>
              <w:bottom w:val="single" w:sz="4" w:space="0" w:color="CDCDCD"/>
              <w:right w:val="single" w:sz="4" w:space="0" w:color="CDCDCD"/>
            </w:tcBorders>
            <w:tcMar>
              <w:top w:w="120" w:type="dxa"/>
              <w:left w:w="240" w:type="dxa"/>
              <w:bottom w:w="120" w:type="dxa"/>
              <w:right w:w="240" w:type="dxa"/>
            </w:tcMar>
            <w:vAlign w:val="bottom"/>
          </w:tcPr>
          <w:p w:rsidR="004E4631" w:rsidRPr="00E64DC3" w:rsidRDefault="004E4631" w:rsidP="00CD6D88"/>
        </w:tc>
      </w:tr>
    </w:tbl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E64DC3">
      <w:pPr>
        <w:textAlignment w:val="baseline"/>
      </w:pPr>
    </w:p>
    <w:p w:rsidR="004E4631" w:rsidRPr="00E64DC3" w:rsidRDefault="004E4631" w:rsidP="00676C52">
      <w:pPr>
        <w:textAlignment w:val="baseline"/>
      </w:pP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>
        <w:br w:type="page"/>
        <w:t xml:space="preserve">Приложение № 2 </w:t>
      </w:r>
      <w:r>
        <w:rPr>
          <w:bdr w:val="none" w:sz="0" w:space="0" w:color="auto" w:frame="1"/>
        </w:rPr>
        <w:t>к п</w:t>
      </w:r>
      <w:r w:rsidRPr="00B74ABD">
        <w:rPr>
          <w:bdr w:val="none" w:sz="0" w:space="0" w:color="auto" w:frame="1"/>
        </w:rPr>
        <w:t>оряд</w:t>
      </w:r>
      <w:r>
        <w:rPr>
          <w:bdr w:val="none" w:sz="0" w:space="0" w:color="auto" w:frame="1"/>
        </w:rPr>
        <w:t xml:space="preserve">ку </w:t>
      </w:r>
      <w:r w:rsidRPr="00B74ABD">
        <w:rPr>
          <w:bdr w:val="none" w:sz="0" w:space="0" w:color="auto" w:frame="1"/>
        </w:rPr>
        <w:t xml:space="preserve">взаимодействия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уполномоченного органа по определению поставщиков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(подрядчиков, исполнителей) для муниципальных заказчиков </w:t>
      </w:r>
    </w:p>
    <w:p w:rsidR="004E4631" w:rsidRPr="00E64DC3" w:rsidRDefault="004E4631" w:rsidP="001900A8">
      <w:pPr>
        <w:jc w:val="right"/>
        <w:textAlignment w:val="baseline"/>
      </w:pPr>
      <w:r>
        <w:t xml:space="preserve">- </w:t>
      </w:r>
      <w:r w:rsidRPr="00B74ABD">
        <w:t>образовательных учреждений Зимовниковского  райо</w:t>
      </w:r>
      <w:r>
        <w:t>на</w:t>
      </w:r>
    </w:p>
    <w:p w:rsidR="004E4631" w:rsidRPr="00E64DC3" w:rsidRDefault="004E4631" w:rsidP="0048225B">
      <w:pPr>
        <w:jc w:val="right"/>
        <w:textAlignment w:val="baseline"/>
      </w:pPr>
    </w:p>
    <w:p w:rsidR="004E4631" w:rsidRPr="00E64DC3" w:rsidRDefault="004E4631" w:rsidP="0048225B">
      <w:pPr>
        <w:textAlignment w:val="baseline"/>
      </w:pPr>
      <w:r w:rsidRPr="00E64DC3">
        <w:t xml:space="preserve">УТВЕРЖДЕНО                                                            Управление образования Зимовниковского района 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 Заказчик:                                                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___________________                                                                        __________________________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</w:pPr>
      <w:r w:rsidRPr="00E64DC3">
        <w:t>Заявка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</w:pPr>
      <w:r w:rsidRPr="00E64DC3">
        <w:t xml:space="preserve">       на осуществление закупки путем проведения открытого конкурса</w:t>
      </w:r>
    </w:p>
    <w:p w:rsidR="004E4631" w:rsidRPr="00E64DC3" w:rsidRDefault="004E4631" w:rsidP="00BE7516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Наименование заказчика: ___________________________________</w:t>
      </w:r>
      <w:r>
        <w:t>_________</w:t>
      </w:r>
      <w:r w:rsidRPr="00E64DC3">
        <w:t>____________</w:t>
      </w:r>
    </w:p>
    <w:p w:rsidR="004E4631" w:rsidRPr="00E64DC3" w:rsidRDefault="004E4631" w:rsidP="00BE7516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Место нахождения заказчика: ________________________________________</w:t>
      </w:r>
      <w:r>
        <w:t>_________</w:t>
      </w:r>
      <w:r w:rsidRPr="00E64DC3">
        <w:t>___</w:t>
      </w:r>
    </w:p>
    <w:p w:rsidR="004E4631" w:rsidRPr="00E64DC3" w:rsidRDefault="004E4631" w:rsidP="00BE7516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Почтовый адрес, адрес электронной почты заказчика: ____________________</w:t>
      </w:r>
      <w:r>
        <w:t>____________</w:t>
      </w:r>
    </w:p>
    <w:p w:rsidR="004E4631" w:rsidRPr="00E64DC3" w:rsidRDefault="004E4631" w:rsidP="00BE7516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Номер контактного телефона заказчика: _________________________________</w:t>
      </w:r>
      <w:r>
        <w:t>___________</w:t>
      </w:r>
    </w:p>
    <w:p w:rsidR="004E4631" w:rsidRPr="00E64DC3" w:rsidRDefault="004E4631" w:rsidP="00BE7516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Ответственное должностное лицо заказчика: ____________________________</w:t>
      </w:r>
      <w:r>
        <w:t>___________</w:t>
      </w:r>
      <w:r w:rsidRPr="00E64DC3">
        <w:t>_</w:t>
      </w:r>
    </w:p>
    <w:p w:rsidR="004E4631" w:rsidRPr="00E64DC3" w:rsidRDefault="004E4631" w:rsidP="00BE7516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</w:pPr>
      <w:r w:rsidRPr="00E64DC3">
        <w:t xml:space="preserve">    Информация  о контрактной службе/контрактном управляющем, ответственных за заключение муниципального контракта: ________________________________</w:t>
      </w:r>
      <w:r>
        <w:t>______________</w:t>
      </w:r>
      <w:r w:rsidRPr="00E64DC3">
        <w:t>___</w:t>
      </w:r>
    </w:p>
    <w:p w:rsidR="004E4631" w:rsidRPr="00E64DC3" w:rsidRDefault="004E4631" w:rsidP="00BE7516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Краткое изложение условий муниципального контракта (далее контракт):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наименование объекта закупки: _______________________________________</w:t>
      </w:r>
      <w:r>
        <w:t>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описание объекта закупки: согласно техническому заданию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количество и место доставки товара: _________________________________</w:t>
      </w:r>
      <w:r>
        <w:t>_______________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место выполнения работы или оказания услуги: ________________________</w:t>
      </w:r>
      <w:r>
        <w:t>_______________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 сроки  поставки  товара  или  завершения работы либо график оказания услуг: ____________________________________________________________________</w:t>
      </w:r>
      <w:r>
        <w:t>_______________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начальная (максимальная) цена контракта &lt;**&gt;: _______________________</w:t>
      </w:r>
      <w:r>
        <w:t>_______________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источник финансирования: ____________________________________________</w:t>
      </w:r>
      <w:r>
        <w:t>____________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код бюджетной классификации: ________________________________________</w:t>
      </w:r>
      <w:r>
        <w:t>____________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ОКПД: _______________________________________________________________</w:t>
      </w:r>
      <w:r>
        <w:t>___________</w:t>
      </w:r>
    </w:p>
    <w:p w:rsidR="004E4631" w:rsidRPr="00E64DC3" w:rsidRDefault="004E4631" w:rsidP="00482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  ограничение   участия   в   определении   поставщика   (подрядчика, исполнителя): _____________________________________________________________</w:t>
      </w:r>
      <w:r>
        <w:t>______________________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-  размер  и  порядок  внесения денежных средств в качестве обеспечения заявок  на  участие  в  закупке,  а также условия банковской гарантии (если такой способ обеспечения заявок применим): ________________________________</w:t>
      </w:r>
      <w:r>
        <w:t>_________________________________________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размер  обеспечения  исполнения  контракта,  порядок  предоставления такого обеспечения, требования к  такому  обеспечению, а также информация о банковском сопровождении контракта: __________________________________</w:t>
      </w:r>
      <w:r>
        <w:t>______________________________________</w:t>
      </w:r>
      <w:r w:rsidRPr="00E64DC3">
        <w:t>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требования,  предъявляемые  к  участникам,  и исчерпывающий перечень документов, которые должны быть представлены участниками &lt;***&gt;: ___________</w:t>
      </w:r>
      <w:r>
        <w:t>_______________________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способы  получения  конкурсной  документации,  срок, место и порядок предоставления конкурсной документации: ___________________________________</w:t>
      </w:r>
      <w:r>
        <w:t>_________________________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плату  (при ее установлении), взимаемую заказчиком за предоставление конкурсной документации, способ осуществления и валюту платежа: ___________</w:t>
      </w:r>
      <w:r>
        <w:t>_______________________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язык или языки, на которых предоставляется конкурсная документация: 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преимущества, предоставляемые заказчиком, учреждениям и предприятиям уголовно-исполнительной системы, организациям инвалидов и субъектам  малого предпринимательства,  социально ориентированных некоммерческих организаций:______________________________</w:t>
      </w:r>
      <w:r>
        <w:t>__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условия,  запреты,  ограничения  допуска  товаров,  происходящих  из иностранного  государства  или группы иностранных государств, работ, услуг, соответственно выполняемых, оказываемых иностранными лицами: _____</w:t>
      </w:r>
      <w:r>
        <w:t>_____________________________________</w:t>
      </w:r>
      <w:r w:rsidRPr="00E64DC3">
        <w:t>_________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 требования  к  содержанию,  в  том  числе  к  описанию  предложения участника открытого конкурса, к форме, составу заявки на участие в открытом конкурсе  и  инструкция  по  ее  заполнению  (не  допускается  установление требований,  влекущих  за собой ограничение количества участников открытого конкурса или ограничение доступа к участию в открытом конкурсе) &lt;****&gt; ____</w:t>
      </w:r>
      <w:r>
        <w:t>________________________________________________________________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Приложение: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1) Проект муниципального контракта, утвержденный заказчиком;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2) Техническое задание, утвержденное заказчиком;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3)  Обоснование  начальной  (максимальной) цены контракта, утвержденное заказчиком;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4)  Требования,  предъявляемые  к  участникам, и исчерпывающий перечень документов, которые должны быть представлены участниками;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5)  Требования  к  содержанию,  в  том  числе  к  описанию  предложения участника открытого конкурса, к форме, составу заявки на участие в открытом конкурсе и инструкция по ее заполнению.</w:t>
      </w: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Pr="00E64DC3" w:rsidRDefault="004E4631" w:rsidP="008875E8">
      <w:pPr>
        <w:jc w:val="center"/>
        <w:textAlignment w:val="baseline"/>
      </w:pP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>
        <w:br w:type="page"/>
      </w:r>
      <w:r w:rsidRPr="00E64DC3">
        <w:t xml:space="preserve">Приложение № </w:t>
      </w:r>
      <w:r>
        <w:t xml:space="preserve">3 </w:t>
      </w:r>
      <w:r>
        <w:rPr>
          <w:bdr w:val="none" w:sz="0" w:space="0" w:color="auto" w:frame="1"/>
        </w:rPr>
        <w:t>к п</w:t>
      </w:r>
      <w:r w:rsidRPr="00B74ABD">
        <w:rPr>
          <w:bdr w:val="none" w:sz="0" w:space="0" w:color="auto" w:frame="1"/>
        </w:rPr>
        <w:t>оряд</w:t>
      </w:r>
      <w:r>
        <w:rPr>
          <w:bdr w:val="none" w:sz="0" w:space="0" w:color="auto" w:frame="1"/>
        </w:rPr>
        <w:t xml:space="preserve">ку </w:t>
      </w:r>
      <w:r w:rsidRPr="00B74ABD">
        <w:rPr>
          <w:bdr w:val="none" w:sz="0" w:space="0" w:color="auto" w:frame="1"/>
        </w:rPr>
        <w:t xml:space="preserve">взаимодействия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уполномоченного органа по определению поставщиков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(подрядчиков, исполнителей) для муниципальных заказчиков </w:t>
      </w:r>
    </w:p>
    <w:p w:rsidR="004E4631" w:rsidRPr="00E64DC3" w:rsidRDefault="004E4631" w:rsidP="001900A8">
      <w:pPr>
        <w:jc w:val="right"/>
        <w:textAlignment w:val="baseline"/>
      </w:pPr>
      <w:r>
        <w:t xml:space="preserve">- </w:t>
      </w:r>
      <w:r w:rsidRPr="00B74ABD">
        <w:t>образовательных учреждений Зимовниковского  райо</w:t>
      </w:r>
      <w:r>
        <w:t>на</w:t>
      </w:r>
    </w:p>
    <w:p w:rsidR="004E4631" w:rsidRPr="00E64DC3" w:rsidRDefault="004E4631" w:rsidP="00A93D3C">
      <w:pPr>
        <w:jc w:val="right"/>
        <w:textAlignment w:val="baseline"/>
      </w:pPr>
    </w:p>
    <w:p w:rsidR="004E4631" w:rsidRPr="00E64DC3" w:rsidRDefault="004E4631" w:rsidP="00A93D3C">
      <w:pPr>
        <w:textAlignment w:val="baseline"/>
      </w:pPr>
      <w:r w:rsidRPr="00E64DC3">
        <w:t xml:space="preserve">УТВЕРЖДЕНО                                                            Управление образования Зимовниковского района 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 Заказчик:                                                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___________________                                                                        __________________________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</w:pPr>
      <w:r w:rsidRPr="00E64DC3">
        <w:t>Заявка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</w:pPr>
      <w:r w:rsidRPr="00E64DC3">
        <w:t>на осуществление закупки путем проведения конкурса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</w:pPr>
      <w:r w:rsidRPr="00E64DC3">
        <w:t>с ограниченным участием</w:t>
      </w:r>
    </w:p>
    <w:p w:rsidR="004E4631" w:rsidRPr="00E64DC3" w:rsidRDefault="004E4631" w:rsidP="00BE7516">
      <w:pPr>
        <w:numPr>
          <w:ilvl w:val="0"/>
          <w:numId w:val="9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Наименование заказчика: ____________________________</w:t>
      </w:r>
      <w:r>
        <w:t>_________</w:t>
      </w:r>
      <w:r w:rsidRPr="00E64DC3">
        <w:t>___________________</w:t>
      </w:r>
    </w:p>
    <w:p w:rsidR="004E4631" w:rsidRPr="00E64DC3" w:rsidRDefault="004E4631" w:rsidP="00BE7516">
      <w:pPr>
        <w:numPr>
          <w:ilvl w:val="0"/>
          <w:numId w:val="9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Место нахождения заказчика: _________________________________</w:t>
      </w:r>
      <w:r>
        <w:t>_________</w:t>
      </w:r>
      <w:r w:rsidRPr="00E64DC3">
        <w:t>__________</w:t>
      </w:r>
    </w:p>
    <w:p w:rsidR="004E4631" w:rsidRPr="00E64DC3" w:rsidRDefault="004E4631" w:rsidP="00BE7516">
      <w:pPr>
        <w:numPr>
          <w:ilvl w:val="0"/>
          <w:numId w:val="9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Почтовый адрес, адрес электронной почты заказчика: ____________________</w:t>
      </w:r>
      <w:r>
        <w:t>____________</w:t>
      </w:r>
    </w:p>
    <w:p w:rsidR="004E4631" w:rsidRPr="00E64DC3" w:rsidRDefault="004E4631" w:rsidP="00BE7516">
      <w:pPr>
        <w:numPr>
          <w:ilvl w:val="0"/>
          <w:numId w:val="9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Номер контактного телефона заказчика: _________________________________</w:t>
      </w:r>
      <w:r>
        <w:t>___________</w:t>
      </w:r>
    </w:p>
    <w:p w:rsidR="004E4631" w:rsidRPr="00E64DC3" w:rsidRDefault="004E4631" w:rsidP="00BE7516">
      <w:pPr>
        <w:numPr>
          <w:ilvl w:val="0"/>
          <w:numId w:val="9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</w:pPr>
      <w:r w:rsidRPr="00E64DC3">
        <w:t xml:space="preserve">    Ответственное должностное лицо заказчика: _____________________________</w:t>
      </w:r>
      <w:r>
        <w:t>___________</w:t>
      </w:r>
    </w:p>
    <w:p w:rsidR="004E4631" w:rsidRPr="00E64DC3" w:rsidRDefault="004E4631" w:rsidP="00BE7516">
      <w:pPr>
        <w:numPr>
          <w:ilvl w:val="0"/>
          <w:numId w:val="9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</w:pPr>
      <w:r w:rsidRPr="00E64DC3">
        <w:t xml:space="preserve">    Информация  о контрактной службе/контрактном управляющем, ответственных за заключение муниципального контракта: ________________________________</w:t>
      </w:r>
      <w:r>
        <w:t>______________</w:t>
      </w:r>
      <w:r w:rsidRPr="00E64DC3">
        <w:t>___</w:t>
      </w:r>
    </w:p>
    <w:p w:rsidR="004E4631" w:rsidRPr="00E64DC3" w:rsidRDefault="004E4631" w:rsidP="00BE7516">
      <w:pPr>
        <w:numPr>
          <w:ilvl w:val="0"/>
          <w:numId w:val="9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</w:pPr>
      <w:r w:rsidRPr="00E64DC3">
        <w:t xml:space="preserve">    Краткое изложение условий муниципального контракта (далее - контракт):</w:t>
      </w:r>
    </w:p>
    <w:p w:rsidR="004E4631" w:rsidRPr="00E64DC3" w:rsidRDefault="004E4631" w:rsidP="00BE7516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наименование объекта закупки: _______________________________________</w:t>
      </w:r>
      <w:r>
        <w:t>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описание объекта закупки: согласно техническому заданию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количество и место доставки товара: _________________________________</w:t>
      </w:r>
      <w:r>
        <w:t>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место выполнения работы или оказания услуги: ________________________</w:t>
      </w:r>
      <w:r>
        <w:t>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сроки  поставки  товара  или  завершения работы либо график оказания услуг: ____________________________________________________________________</w:t>
      </w:r>
      <w:r>
        <w:t>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начальная (максимальная) цена контракта &lt;**&gt;: _______________________</w:t>
      </w:r>
      <w:r>
        <w:t>________________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источник финансирования: ____________________________________________</w:t>
      </w:r>
      <w:r>
        <w:t>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код бюджетной классификации: ________________________________________</w:t>
      </w:r>
      <w:r>
        <w:t>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ОКПД: _______________________________________________________________</w:t>
      </w:r>
      <w:r>
        <w:t>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 ограничение   участия   в   определении   поставщика   (подрядчика, исполнителя): ___________________________________________________________</w:t>
      </w:r>
      <w:r>
        <w:t>______________________</w:t>
      </w:r>
      <w:r w:rsidRPr="00E64DC3">
        <w:t>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размер  и  порядок  внесения денежных средств в качестве обеспечения заявок  на  участие  в  закупке,  а также условия банковской гарантии (если такой способ обеспечения заявок применим): ________________________________</w:t>
      </w:r>
      <w:r>
        <w:t>_________________________________________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размер  обеспечения  исполнения  контракта,  порядок  предоставления такого обеспечения, требования к  такому  обеспечению, а также информация о банковском сопровождении контракта: ______________________________________</w:t>
      </w:r>
      <w:r>
        <w:t>___________________________________</w:t>
      </w:r>
      <w:r w:rsidRPr="00E64DC3">
        <w:t>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требования,  предъявляемые  к  участникам,  и исчерпывающий перечень документов, которые должны быть представлены участниками &lt;***&gt;: ____</w:t>
      </w:r>
      <w:r>
        <w:t>_______________________</w:t>
      </w:r>
      <w:r w:rsidRPr="00E64DC3">
        <w:t>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способы  получения  конкурсной  документации,  срок, место и порядок представления конкурсной документации: ________________________________</w:t>
      </w:r>
      <w:r>
        <w:t>________________________</w:t>
      </w:r>
      <w:r w:rsidRPr="00E64DC3">
        <w:t>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плата  (при ее установлении),  взимаемая заказчиком за представление конкурсной документации, способ осуществления и валюта платежа: _____</w:t>
      </w:r>
      <w:r>
        <w:t>_______________________</w:t>
      </w:r>
      <w:r w:rsidRPr="00E64DC3">
        <w:t>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язык или языки, на которых представляется конкурсная документация: __</w:t>
      </w:r>
      <w:r>
        <w:t>_________________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преимущества, предоставляемые заказчиком, учреждениям и предприятиям уголовно-исполнительной системы, организациям инвалидов и субъектам  малого предпринимательства, социально ориентированным некоммерческим организациям: ___________________________</w:t>
      </w:r>
      <w:r>
        <w:t>___________________________________________________</w:t>
      </w:r>
      <w:r w:rsidRPr="00E64DC3">
        <w:t>_____</w:t>
      </w:r>
    </w:p>
    <w:p w:rsidR="004E4631" w:rsidRPr="00E64DC3" w:rsidRDefault="004E4631" w:rsidP="00A93D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-  условия,  запреты,  ограничения  допуска  товаров,  происходящих  из иностранного государства или группы иностранных государств,  работ,  услуг, соответственно выполняемых, оказываемых иностранными лицами: ________</w:t>
      </w:r>
      <w:r>
        <w:t>_____________________________________</w:t>
      </w:r>
      <w:r w:rsidRPr="00E64DC3">
        <w:t xml:space="preserve">______ 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-   требования  к  содержанию,  в  том  числе  к  описанию  предложения участника  конкурса  с  ограниченным  участием,  к форме, составу заявки на участие  в  конкурсе  с ограниченным участием и инструкция по ее заполнению (не  допускается  установление  требований,  влекущих  за собой ограничение количества  участников  конкурса  с  ограниченным  участием или ограничение доступа к участию в конкурсе с ограниченным участием)  _______</w:t>
      </w:r>
      <w:r>
        <w:t>_________</w:t>
      </w:r>
      <w:r w:rsidRPr="00E64DC3">
        <w:t>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Приложение: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1) Проект муниципального контракта, утвержденный заказчиком;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2) Техническое задание, утвержденное заказчиком;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3)  Обоснование  начальной  (максимальной) цены контракта, утвержденное заказчиком;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4)  Требования,  предъявляемые  к  участникам, и исчерпывающий перечень документов, которые должны быть представлены участниками;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</w:pPr>
      <w:r w:rsidRPr="00E64DC3">
        <w:t xml:space="preserve">    5)  Требования  к  содержанию,  в  том  числе  к  описанию  предложения участника  конкурса  с  ограниченным  участием,  к форме, составу заявки на участие в конкурсе с ограниченным участием и инструкция по ее заполнению.</w:t>
      </w:r>
    </w:p>
    <w:p w:rsidR="004E4631" w:rsidRPr="00E64DC3" w:rsidRDefault="004E4631" w:rsidP="008875E8">
      <w:pPr>
        <w:jc w:val="center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>
        <w:br w:type="page"/>
      </w:r>
      <w:r w:rsidRPr="00E64DC3">
        <w:t xml:space="preserve">Приложение № </w:t>
      </w:r>
      <w:r>
        <w:t xml:space="preserve">4 </w:t>
      </w:r>
      <w:r>
        <w:rPr>
          <w:bdr w:val="none" w:sz="0" w:space="0" w:color="auto" w:frame="1"/>
        </w:rPr>
        <w:t>к п</w:t>
      </w:r>
      <w:r w:rsidRPr="00B74ABD">
        <w:rPr>
          <w:bdr w:val="none" w:sz="0" w:space="0" w:color="auto" w:frame="1"/>
        </w:rPr>
        <w:t>оряд</w:t>
      </w:r>
      <w:r>
        <w:rPr>
          <w:bdr w:val="none" w:sz="0" w:space="0" w:color="auto" w:frame="1"/>
        </w:rPr>
        <w:t xml:space="preserve">ку </w:t>
      </w:r>
      <w:r w:rsidRPr="00B74ABD">
        <w:rPr>
          <w:bdr w:val="none" w:sz="0" w:space="0" w:color="auto" w:frame="1"/>
        </w:rPr>
        <w:t xml:space="preserve">взаимодействия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уполномоченного органа по определению поставщиков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(подрядчиков, исполнителей) для муниципальных заказчиков </w:t>
      </w:r>
    </w:p>
    <w:p w:rsidR="004E4631" w:rsidRPr="00E64DC3" w:rsidRDefault="004E4631" w:rsidP="001900A8">
      <w:pPr>
        <w:jc w:val="right"/>
        <w:textAlignment w:val="baseline"/>
      </w:pPr>
      <w:r>
        <w:t xml:space="preserve">- </w:t>
      </w:r>
      <w:r w:rsidRPr="00B74ABD">
        <w:t>образовательных учреждений Зимовниковского  райо</w:t>
      </w:r>
      <w:r>
        <w:t>на</w:t>
      </w:r>
    </w:p>
    <w:p w:rsidR="004E4631" w:rsidRPr="00E64DC3" w:rsidRDefault="004E4631" w:rsidP="00A919A1">
      <w:pPr>
        <w:jc w:val="right"/>
        <w:textAlignment w:val="baseline"/>
      </w:pPr>
    </w:p>
    <w:p w:rsidR="004E4631" w:rsidRPr="00E64DC3" w:rsidRDefault="004E4631" w:rsidP="00A919A1">
      <w:pPr>
        <w:textAlignment w:val="baseline"/>
      </w:pPr>
      <w:r w:rsidRPr="00E64DC3">
        <w:t xml:space="preserve">УТВЕРЖДЕНО                                                            Управление образования Зимовниковского района 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 Заказчик:                                                </w:t>
      </w:r>
    </w:p>
    <w:p w:rsidR="004E4631" w:rsidRPr="00BE7516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___________________                                                                     __________________________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Заявка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на осуществление закупки путем проведения двухэтапного конкурса</w:t>
      </w:r>
    </w:p>
    <w:p w:rsidR="004E4631" w:rsidRPr="00E64DC3" w:rsidRDefault="004E4631" w:rsidP="00BE7516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Наименование заказчика: _________________________________________</w:t>
      </w:r>
      <w:r>
        <w:rPr>
          <w:sz w:val="20"/>
          <w:szCs w:val="20"/>
        </w:rPr>
        <w:t>_________________________</w:t>
      </w:r>
      <w:r w:rsidRPr="00E64DC3">
        <w:rPr>
          <w:sz w:val="20"/>
          <w:szCs w:val="20"/>
        </w:rPr>
        <w:t>______</w:t>
      </w:r>
    </w:p>
    <w:p w:rsidR="004E4631" w:rsidRPr="00E64DC3" w:rsidRDefault="004E4631" w:rsidP="00BE7516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Место нахождения заказчика: ___________________________________________</w:t>
      </w:r>
      <w:r>
        <w:rPr>
          <w:sz w:val="20"/>
          <w:szCs w:val="20"/>
        </w:rPr>
        <w:t>_________________________</w:t>
      </w:r>
    </w:p>
    <w:p w:rsidR="004E4631" w:rsidRPr="00E64DC3" w:rsidRDefault="004E4631" w:rsidP="00BE7516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Почтовый адрес, адрес электронной почты заказчика: ____________________</w:t>
      </w:r>
      <w:r>
        <w:rPr>
          <w:sz w:val="20"/>
          <w:szCs w:val="20"/>
        </w:rPr>
        <w:t>____________________________</w:t>
      </w:r>
    </w:p>
    <w:p w:rsidR="004E4631" w:rsidRPr="00E64DC3" w:rsidRDefault="004E4631" w:rsidP="00BE7516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Номер контактного телефона заказчика: _________________________________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BE7516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Ответственное должностное лицо заказчика: 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BE7516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Информация  о контрактной службе/контрактном управляющем, ответственных за заключение муниципального контракта: _________________________________</w:t>
      </w:r>
      <w:r>
        <w:rPr>
          <w:sz w:val="20"/>
          <w:szCs w:val="20"/>
        </w:rPr>
        <w:t>_________________________________________</w:t>
      </w:r>
      <w:r w:rsidRPr="00E64DC3">
        <w:rPr>
          <w:sz w:val="20"/>
          <w:szCs w:val="20"/>
        </w:rPr>
        <w:t>__</w:t>
      </w:r>
    </w:p>
    <w:p w:rsidR="004E4631" w:rsidRPr="00E64DC3" w:rsidRDefault="004E4631" w:rsidP="00BE7516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Краткое изложение условий муниципального контракта (далее - контракт):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наименование объекта закупки: _______________________________________</w:t>
      </w:r>
      <w:r>
        <w:rPr>
          <w:sz w:val="20"/>
          <w:szCs w:val="20"/>
        </w:rPr>
        <w:t>_______________________________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описание объекта закупки: согласно техническому заданию 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количество и место доставки товара: ______________________</w:t>
      </w:r>
      <w:r>
        <w:rPr>
          <w:sz w:val="20"/>
          <w:szCs w:val="20"/>
        </w:rPr>
        <w:t>________________________________</w:t>
      </w:r>
      <w:r w:rsidRPr="00E64DC3">
        <w:rPr>
          <w:sz w:val="20"/>
          <w:szCs w:val="20"/>
        </w:rPr>
        <w:t>___________</w:t>
      </w:r>
    </w:p>
    <w:p w:rsidR="004E4631" w:rsidRPr="00E64DC3" w:rsidRDefault="004E4631" w:rsidP="00BE75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место выполнения работы или оказания услуги:_________________________</w:t>
      </w:r>
      <w:r>
        <w:rPr>
          <w:sz w:val="20"/>
          <w:szCs w:val="20"/>
        </w:rPr>
        <w:t>_______________________________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сроки  поставки  товара  или  завершения работы либо график оказания услуг: ______________________________</w:t>
      </w:r>
      <w:r>
        <w:rPr>
          <w:sz w:val="20"/>
          <w:szCs w:val="20"/>
        </w:rPr>
        <w:t>______________________________________________________________________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начальная (максимальная) цена контракта:  _______________________</w:t>
      </w:r>
      <w:r>
        <w:rPr>
          <w:sz w:val="20"/>
          <w:szCs w:val="20"/>
        </w:rPr>
        <w:t>____________________________________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источник финансирования: ____________________________________________</w:t>
      </w:r>
      <w:r>
        <w:rPr>
          <w:sz w:val="20"/>
          <w:szCs w:val="20"/>
        </w:rPr>
        <w:t>_____________________________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код бюджетной классификации: ________________________________________</w:t>
      </w:r>
      <w:r>
        <w:rPr>
          <w:sz w:val="20"/>
          <w:szCs w:val="20"/>
        </w:rPr>
        <w:t>_____________________________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ОКПД: _______________________________________________________________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 ограничение   участия   в   определении   поставщика   (подрядчика,исполнителя):__________________________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размер  и  порядок  внесения денежных средств в качестве обеспечения заявок  на  участие  в  закупке,  а также условия банковской гарантии (если такой способ обеспечения заявок применим): ______________________________</w:t>
      </w:r>
      <w:r>
        <w:rPr>
          <w:sz w:val="20"/>
          <w:szCs w:val="20"/>
        </w:rPr>
        <w:t>____________________________________________________________________</w:t>
      </w:r>
      <w:r w:rsidRPr="00E64DC3">
        <w:rPr>
          <w:sz w:val="20"/>
          <w:szCs w:val="20"/>
        </w:rPr>
        <w:t>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размер  обеспечения  исполнения  контракта,  порядок  предоставления такого  обеспечения,  требования к такому обеспечению, а также информация о банковском сопровождении контракта: ____________________________</w:t>
      </w:r>
      <w:r>
        <w:rPr>
          <w:sz w:val="20"/>
          <w:szCs w:val="20"/>
        </w:rPr>
        <w:t>_________________________________________________________________</w:t>
      </w:r>
      <w:r w:rsidRPr="00E64DC3">
        <w:rPr>
          <w:sz w:val="20"/>
          <w:szCs w:val="20"/>
        </w:rPr>
        <w:t>_______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требования,  предъявляемые  к  участникам,  и исчерпывающий перечень документов, которые должны быть представлены участниками : ___</w:t>
      </w:r>
      <w:r>
        <w:rPr>
          <w:sz w:val="20"/>
          <w:szCs w:val="20"/>
        </w:rPr>
        <w:t>________________________________________________________________</w:t>
      </w:r>
      <w:r w:rsidRPr="00E64DC3">
        <w:rPr>
          <w:sz w:val="20"/>
          <w:szCs w:val="20"/>
        </w:rPr>
        <w:t>________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-  способы  получения  конкурсной  документации,  срок, место и порядок представления конкурсной документации: _________________</w:t>
      </w:r>
      <w:r>
        <w:rPr>
          <w:sz w:val="20"/>
          <w:szCs w:val="20"/>
        </w:rPr>
        <w:t>________________________________________________________________</w:t>
      </w:r>
      <w:r w:rsidRPr="00E64DC3">
        <w:rPr>
          <w:sz w:val="20"/>
          <w:szCs w:val="20"/>
        </w:rPr>
        <w:t>___________________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плата  (при ее установлении),  взимаемая заказчиком за представление конкурсной документации, способ осуществления и валюта платежа: ____</w:t>
      </w:r>
      <w:r>
        <w:rPr>
          <w:sz w:val="20"/>
          <w:szCs w:val="20"/>
        </w:rPr>
        <w:t>____________________________________________________________</w:t>
      </w:r>
      <w:r w:rsidRPr="00E64DC3">
        <w:rPr>
          <w:sz w:val="20"/>
          <w:szCs w:val="20"/>
        </w:rPr>
        <w:t>_______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язык  или языки, на которых предоставляется конкурсная документация:__________________</w:t>
      </w:r>
      <w:r>
        <w:rPr>
          <w:sz w:val="20"/>
          <w:szCs w:val="20"/>
        </w:rPr>
        <w:t>___________________________________________________</w:t>
      </w:r>
      <w:r w:rsidRPr="00E64DC3">
        <w:rPr>
          <w:sz w:val="20"/>
          <w:szCs w:val="20"/>
        </w:rPr>
        <w:t>___________________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-  преимущества, предоставляемые заказчиком, учреждениям и предприятиям уголовно-исполнительной  системы, организациям инвалидов и субъектам малого предпринимательства, социально ориентированным некоммерческим организациям:_____________________________________</w:t>
      </w:r>
      <w:r>
        <w:rPr>
          <w:sz w:val="20"/>
          <w:szCs w:val="20"/>
        </w:rPr>
        <w:t>_______________</w:t>
      </w:r>
      <w:r w:rsidRPr="00E64DC3">
        <w:rPr>
          <w:sz w:val="20"/>
          <w:szCs w:val="20"/>
        </w:rPr>
        <w:t>____________________________________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условия,  запреты,  ограничения  допуска  товаров,  происходящих  из иностранного  государства  или группы иностранных государств, работ, услуг, соответственно выполняемых, оказываемых иностранными лицами: ______________</w:t>
      </w:r>
      <w:r>
        <w:rPr>
          <w:sz w:val="20"/>
          <w:szCs w:val="20"/>
        </w:rPr>
        <w:t>______________________________________________________________________________________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 требования  к  содержанию,  в  том  числе  к  описанию  предложения участника  двухэтапного  конкурса,  к  форме,  составу  заявки на участие в двухэтапном   конкурсе  и  инструкция  по  ее  заполнению  (не  допускается установление   требований,   влекущих   за   собой  ограничение  количества участников  двухэтапного  конкурса  или  ограничение  доступа  к  участию в двухэтапном конкурсе): _____________________________________________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Приложение: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1) Проект муниципального контракта, утвержденный заказчиком;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2) Техническое задание, утвержденное заказчиком;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3)  Обоснование  начальной  (максимальной) цены контракта, утвержденное заказчиком;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4)  Требования,  предъявляемые  к  участникам, и исчерпывающий перечень документов, которые должны быть представлены участниками;</w:t>
      </w:r>
    </w:p>
    <w:p w:rsidR="004E4631" w:rsidRPr="00E64DC3" w:rsidRDefault="004E4631" w:rsidP="00DD1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5)  Требования  к  содержанию,  в  том  числе  к  описанию  предложения участника  двухэтапного  конкурса,  к  форме,  составу  заявки на участие в двухэтапном конкурсе и инструкция по ее заполнению.</w:t>
      </w: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A919A1">
      <w:pPr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A919A1">
      <w:pPr>
        <w:jc w:val="right"/>
        <w:textAlignment w:val="baseline"/>
      </w:pP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>
        <w:br w:type="page"/>
      </w:r>
      <w:r w:rsidRPr="00E64DC3">
        <w:t>Приложение №</w:t>
      </w:r>
      <w:r>
        <w:t xml:space="preserve">5  </w:t>
      </w:r>
      <w:r>
        <w:rPr>
          <w:bdr w:val="none" w:sz="0" w:space="0" w:color="auto" w:frame="1"/>
        </w:rPr>
        <w:t>к п</w:t>
      </w:r>
      <w:r w:rsidRPr="00B74ABD">
        <w:rPr>
          <w:bdr w:val="none" w:sz="0" w:space="0" w:color="auto" w:frame="1"/>
        </w:rPr>
        <w:t>оряд</w:t>
      </w:r>
      <w:r>
        <w:rPr>
          <w:bdr w:val="none" w:sz="0" w:space="0" w:color="auto" w:frame="1"/>
        </w:rPr>
        <w:t xml:space="preserve">ку </w:t>
      </w:r>
      <w:r w:rsidRPr="00B74ABD">
        <w:rPr>
          <w:bdr w:val="none" w:sz="0" w:space="0" w:color="auto" w:frame="1"/>
        </w:rPr>
        <w:t xml:space="preserve">взаимодействия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уполномоченного органа по определению поставщиков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(подрядчиков, исполнителей) для муниципальных заказчиков </w:t>
      </w:r>
    </w:p>
    <w:p w:rsidR="004E4631" w:rsidRPr="00E64DC3" w:rsidRDefault="004E4631" w:rsidP="001900A8">
      <w:pPr>
        <w:jc w:val="right"/>
        <w:textAlignment w:val="baseline"/>
      </w:pPr>
      <w:r>
        <w:t xml:space="preserve">- </w:t>
      </w:r>
      <w:r w:rsidRPr="00B74ABD">
        <w:t>образовательных учреждений Зимовниковского  райо</w:t>
      </w:r>
      <w:r>
        <w:t>на</w:t>
      </w:r>
    </w:p>
    <w:p w:rsidR="004E4631" w:rsidRPr="00E64DC3" w:rsidRDefault="004E4631" w:rsidP="00A919A1">
      <w:pPr>
        <w:jc w:val="right"/>
        <w:textAlignment w:val="baseline"/>
      </w:pPr>
    </w:p>
    <w:p w:rsidR="004E4631" w:rsidRPr="00E64DC3" w:rsidRDefault="004E4631" w:rsidP="00A919A1">
      <w:pPr>
        <w:textAlignment w:val="baseline"/>
      </w:pPr>
      <w:r w:rsidRPr="00E64DC3">
        <w:t xml:space="preserve">УТВЕРЖДЕНО                                                            Управление образования Зимовниковского района 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 Заказчик:                                                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___________________                                                                        __________________________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Заявка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на осуществление закупки путем проведения закрытого конкурса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(закрытый конкурс, закрытый конкурс с ограниченным участием,</w:t>
      </w:r>
    </w:p>
    <w:p w:rsidR="004E4631" w:rsidRPr="00E64DC3" w:rsidRDefault="004E4631" w:rsidP="00A919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закрытый двухэтапный конкурс)</w:t>
      </w:r>
    </w:p>
    <w:p w:rsidR="004E4631" w:rsidRPr="00E64DC3" w:rsidRDefault="004E4631" w:rsidP="00F65C09">
      <w:pPr>
        <w:numPr>
          <w:ilvl w:val="0"/>
          <w:numId w:val="11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Наименование заказчика: _____________________________________________</w:t>
      </w:r>
      <w:r>
        <w:rPr>
          <w:sz w:val="20"/>
          <w:szCs w:val="20"/>
        </w:rPr>
        <w:t>_________________________</w:t>
      </w:r>
      <w:r w:rsidRPr="00E64DC3">
        <w:rPr>
          <w:sz w:val="20"/>
          <w:szCs w:val="20"/>
        </w:rPr>
        <w:t>__</w:t>
      </w:r>
    </w:p>
    <w:p w:rsidR="004E4631" w:rsidRPr="00E64DC3" w:rsidRDefault="004E4631" w:rsidP="00F65C09">
      <w:pPr>
        <w:numPr>
          <w:ilvl w:val="0"/>
          <w:numId w:val="11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Место нахождения заказчика: ___________________________________________</w:t>
      </w:r>
      <w:r>
        <w:rPr>
          <w:sz w:val="20"/>
          <w:szCs w:val="20"/>
        </w:rPr>
        <w:t>_________________________</w:t>
      </w:r>
    </w:p>
    <w:p w:rsidR="004E4631" w:rsidRPr="00E64DC3" w:rsidRDefault="004E4631" w:rsidP="00F65C09">
      <w:pPr>
        <w:numPr>
          <w:ilvl w:val="0"/>
          <w:numId w:val="11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Почтовый адрес, адрес электронной почты заказчика: ____________________</w:t>
      </w:r>
      <w:r>
        <w:rPr>
          <w:sz w:val="20"/>
          <w:szCs w:val="20"/>
        </w:rPr>
        <w:t>____________________________</w:t>
      </w:r>
    </w:p>
    <w:p w:rsidR="004E4631" w:rsidRPr="00E64DC3" w:rsidRDefault="004E4631" w:rsidP="00F65C09">
      <w:pPr>
        <w:numPr>
          <w:ilvl w:val="0"/>
          <w:numId w:val="11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Номер контактного телефона заказчика: _________________________________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F65C09">
      <w:pPr>
        <w:numPr>
          <w:ilvl w:val="0"/>
          <w:numId w:val="11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Ответственное должностное лицо заказчика: 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F65C09">
      <w:pPr>
        <w:numPr>
          <w:ilvl w:val="0"/>
          <w:numId w:val="11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Информация  о контрактной службе/контрактном управляющем, ответственных за заключение муниципального контракта: __________________________________</w:t>
      </w:r>
      <w:r>
        <w:rPr>
          <w:sz w:val="20"/>
          <w:szCs w:val="20"/>
        </w:rPr>
        <w:t>_________________________________________</w:t>
      </w:r>
      <w:r w:rsidRPr="00E64DC3">
        <w:rPr>
          <w:sz w:val="20"/>
          <w:szCs w:val="20"/>
        </w:rPr>
        <w:t>_</w:t>
      </w:r>
    </w:p>
    <w:p w:rsidR="004E4631" w:rsidRPr="00E64DC3" w:rsidRDefault="004E4631" w:rsidP="00F65C09">
      <w:pPr>
        <w:numPr>
          <w:ilvl w:val="0"/>
          <w:numId w:val="11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Краткое изложение условий муниципального контракта (далее - контракт):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- наименование объекта закупки: _______________________________________</w:t>
      </w:r>
      <w:r>
        <w:rPr>
          <w:sz w:val="20"/>
          <w:szCs w:val="20"/>
        </w:rPr>
        <w:t>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описание объекта закупки: согласно техническому заданию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количество и место доставки товара: _________________________________</w:t>
      </w:r>
      <w:r>
        <w:rPr>
          <w:sz w:val="20"/>
          <w:szCs w:val="20"/>
        </w:rPr>
        <w:t>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место выполнения работы или оказания услуги: ________________________</w:t>
      </w:r>
      <w:r>
        <w:rPr>
          <w:sz w:val="20"/>
          <w:szCs w:val="20"/>
        </w:rPr>
        <w:t>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сроки  поставки  товара  или  завершения работы либо график оказания услуг:_________________________________</w:t>
      </w:r>
      <w:r>
        <w:rPr>
          <w:sz w:val="20"/>
          <w:szCs w:val="20"/>
        </w:rPr>
        <w:t>______________________________________________________________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- начальная (максимальная) цена контракта : _______________________</w:t>
      </w:r>
      <w:r>
        <w:rPr>
          <w:sz w:val="20"/>
          <w:szCs w:val="20"/>
        </w:rPr>
        <w:t>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источник финансирования: ____________________________________________</w:t>
      </w:r>
      <w:r>
        <w:rPr>
          <w:sz w:val="20"/>
          <w:szCs w:val="20"/>
        </w:rPr>
        <w:t>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код бюджетной классификации: ________________________________________</w:t>
      </w:r>
      <w:r>
        <w:rPr>
          <w:sz w:val="20"/>
          <w:szCs w:val="20"/>
        </w:rPr>
        <w:t>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ОКПД: _______________________________________________________________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 ограничение   участия   в   определении   поставщика   (подрядчика, исполнителя):___________________________</w:t>
      </w:r>
      <w:r>
        <w:rPr>
          <w:sz w:val="20"/>
          <w:szCs w:val="20"/>
        </w:rPr>
        <w:t>_____________________________________________________________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размер  и  порядок  внесения денежных средств в качестве обеспечения заявок  на  участие  в  закупке,  а также условия банковской гарантии (если такой способ обеспечения заявок применим): ________________________________</w:t>
      </w:r>
      <w:r>
        <w:rPr>
          <w:sz w:val="20"/>
          <w:szCs w:val="20"/>
        </w:rPr>
        <w:t>____________________________________________________________________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-  размер  обеспечения  исполнения  контракта,  порядок  предоставления такого  обеспечения,  требования к такому обеспечению, а также информация о банковском сопровождении контракта: ____________________________________</w:t>
      </w:r>
      <w:r>
        <w:rPr>
          <w:sz w:val="20"/>
          <w:szCs w:val="20"/>
        </w:rPr>
        <w:t>________________________________________________________________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-  требования,  предъявляемые  к  участникам,  и исчерпывающий перечень документов, которые должны быть представлены участниками: ___________</w:t>
      </w:r>
      <w:r>
        <w:rPr>
          <w:sz w:val="20"/>
          <w:szCs w:val="20"/>
        </w:rPr>
        <w:t>_________________________________________________________________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способы  получения  конкурсной  документации,  срок, место и порядок представления конкурсной документации: ____________________________________</w:t>
      </w:r>
      <w:r>
        <w:rPr>
          <w:sz w:val="20"/>
          <w:szCs w:val="20"/>
        </w:rPr>
        <w:t>___________________________________________________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-  плата  (при ее установлении),  взимаемая заказчиком за представление конкурсной документации, способ осуществления и валюта платежа: ___________</w:t>
      </w:r>
      <w:r>
        <w:rPr>
          <w:sz w:val="20"/>
          <w:szCs w:val="20"/>
        </w:rPr>
        <w:t>____________________________________________________________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язык  или языки, на которых предоставляется конкурсная документация:__________________________________</w:t>
      </w:r>
      <w:r>
        <w:rPr>
          <w:sz w:val="20"/>
          <w:szCs w:val="20"/>
        </w:rPr>
        <w:t>___________________________________________________</w:t>
      </w:r>
      <w:r w:rsidRPr="00E64DC3">
        <w:rPr>
          <w:sz w:val="20"/>
          <w:szCs w:val="20"/>
        </w:rPr>
        <w:t>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преимущества, предоставляемые заказчиком, учреждениям и предприятиям уголовно-исполнительной  системы, организациям инвалидов и субъектам малого предпринимательства, социально ориентированным некоммерческим организациям:_______________________________________________________________________</w:t>
      </w:r>
      <w:r>
        <w:rPr>
          <w:sz w:val="20"/>
          <w:szCs w:val="20"/>
        </w:rPr>
        <w:t>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-  условия,  запреты,  ограничения  допуска  товаров,  происходящих  из иностранного  государства  или группы иностранных государств, работ, услуг, соответственно выполняемых, оказываемых иностранными лицами: ______________</w:t>
      </w:r>
      <w:r>
        <w:rPr>
          <w:sz w:val="20"/>
          <w:szCs w:val="20"/>
        </w:rPr>
        <w:t>______________________________________________________________________________________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 требования  к  содержанию,  в  том  числе  к  описанию  предложения участника закрытого конкурса, к форме, составу заявки на участие в закрытом конкурсе  и  инструкция  по  ее  заполнению  (не  допускается  установление требований,  влекущих  за собой ограничение количества </w:t>
      </w:r>
      <w:r>
        <w:rPr>
          <w:sz w:val="20"/>
          <w:szCs w:val="20"/>
        </w:rPr>
        <w:t xml:space="preserve">участников закрытого конкурса или ограничение </w:t>
      </w:r>
      <w:r w:rsidRPr="00E64DC3">
        <w:rPr>
          <w:sz w:val="20"/>
          <w:szCs w:val="20"/>
        </w:rPr>
        <w:t>дос</w:t>
      </w:r>
      <w:r>
        <w:rPr>
          <w:sz w:val="20"/>
          <w:szCs w:val="20"/>
        </w:rPr>
        <w:t xml:space="preserve">тупа  к участию в закрытом </w:t>
      </w:r>
      <w:r w:rsidRPr="00E64DC3">
        <w:rPr>
          <w:sz w:val="20"/>
          <w:szCs w:val="20"/>
        </w:rPr>
        <w:t>конкурсе): ________________________________________________________________</w:t>
      </w:r>
      <w:r>
        <w:rPr>
          <w:sz w:val="20"/>
          <w:szCs w:val="20"/>
        </w:rPr>
        <w:t>_____</w:t>
      </w:r>
      <w:r w:rsidRPr="00E64DC3">
        <w:rPr>
          <w:sz w:val="20"/>
          <w:szCs w:val="20"/>
        </w:rPr>
        <w:t>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Приложение: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1) Проект муниципального контракта, утвержденный заказчиком;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2) Техническое задание, утвержденное заказчиком;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3)  Обоснование  начальной  (максимальной) цены контракта, утвержденное заказчиком;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4)  Требования,  предъявляемые  к  участникам, и исчерпывающий перечень документов, которые должны быть представлены участниками;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5)  Требования  к  содержанию,  в  том  числе  к  описанию  предложения участника закрытого конкурса, к форме, составу заявки на участие в закрытом конкурсе и инструкция по ее заполнению.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676C52">
      <w:pPr>
        <w:textAlignment w:val="baseline"/>
      </w:pP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>
        <w:br w:type="page"/>
      </w:r>
      <w:r w:rsidRPr="00E64DC3">
        <w:t xml:space="preserve">Приложение № </w:t>
      </w:r>
      <w:r>
        <w:t xml:space="preserve">6 </w:t>
      </w:r>
      <w:r>
        <w:rPr>
          <w:bdr w:val="none" w:sz="0" w:space="0" w:color="auto" w:frame="1"/>
        </w:rPr>
        <w:t>к п</w:t>
      </w:r>
      <w:r w:rsidRPr="00B74ABD">
        <w:rPr>
          <w:bdr w:val="none" w:sz="0" w:space="0" w:color="auto" w:frame="1"/>
        </w:rPr>
        <w:t>оряд</w:t>
      </w:r>
      <w:r>
        <w:rPr>
          <w:bdr w:val="none" w:sz="0" w:space="0" w:color="auto" w:frame="1"/>
        </w:rPr>
        <w:t xml:space="preserve">ку </w:t>
      </w:r>
      <w:r w:rsidRPr="00B74ABD">
        <w:rPr>
          <w:bdr w:val="none" w:sz="0" w:space="0" w:color="auto" w:frame="1"/>
        </w:rPr>
        <w:t xml:space="preserve">взаимодействия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уполномоченного органа по определению поставщиков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(подрядчиков, исполнителей) для муниципальных заказчиков </w:t>
      </w:r>
    </w:p>
    <w:p w:rsidR="004E4631" w:rsidRPr="00E64DC3" w:rsidRDefault="004E4631" w:rsidP="001900A8">
      <w:pPr>
        <w:jc w:val="right"/>
        <w:textAlignment w:val="baseline"/>
      </w:pPr>
      <w:r>
        <w:t xml:space="preserve">- </w:t>
      </w:r>
      <w:r w:rsidRPr="00B74ABD">
        <w:t>образовательных учреждений Зимовниковского  райо</w:t>
      </w:r>
      <w:r>
        <w:t>на</w:t>
      </w:r>
    </w:p>
    <w:p w:rsidR="004E4631" w:rsidRPr="00E64DC3" w:rsidRDefault="004E4631" w:rsidP="001B3016">
      <w:pPr>
        <w:jc w:val="right"/>
        <w:textAlignment w:val="baseline"/>
      </w:pPr>
    </w:p>
    <w:p w:rsidR="004E4631" w:rsidRPr="00E64DC3" w:rsidRDefault="004E4631" w:rsidP="001B3016">
      <w:pPr>
        <w:textAlignment w:val="baseline"/>
      </w:pPr>
      <w:r w:rsidRPr="00E64DC3">
        <w:t xml:space="preserve">УТВЕРЖДЕНО                                                            Управление образования Зимовниковского района 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 Заказчик:                                                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___________________                                                                        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Заявка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на осуществление закупки путем проведения аукциона в электронной форме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(электронный аукцион)</w:t>
      </w:r>
    </w:p>
    <w:p w:rsidR="004E4631" w:rsidRPr="00E64DC3" w:rsidRDefault="004E4631" w:rsidP="00F65C09">
      <w:pPr>
        <w:numPr>
          <w:ilvl w:val="0"/>
          <w:numId w:val="12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Наименование заказчика: __________________________________________</w:t>
      </w:r>
      <w:r>
        <w:rPr>
          <w:sz w:val="20"/>
          <w:szCs w:val="20"/>
        </w:rPr>
        <w:t>_________________________</w:t>
      </w:r>
      <w:r w:rsidRPr="00E64DC3">
        <w:rPr>
          <w:sz w:val="20"/>
          <w:szCs w:val="20"/>
        </w:rPr>
        <w:t>_____</w:t>
      </w:r>
    </w:p>
    <w:p w:rsidR="004E4631" w:rsidRPr="00E64DC3" w:rsidRDefault="004E4631" w:rsidP="00F65C09">
      <w:pPr>
        <w:numPr>
          <w:ilvl w:val="0"/>
          <w:numId w:val="12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Место нахождения заказчика: ___________________________________________</w:t>
      </w:r>
      <w:r>
        <w:rPr>
          <w:sz w:val="20"/>
          <w:szCs w:val="20"/>
        </w:rPr>
        <w:t>__________________________</w:t>
      </w:r>
    </w:p>
    <w:p w:rsidR="004E4631" w:rsidRPr="00E64DC3" w:rsidRDefault="004E4631" w:rsidP="00F65C09">
      <w:pPr>
        <w:numPr>
          <w:ilvl w:val="0"/>
          <w:numId w:val="12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Почтовый адрес, адрес электронной почты заказчика: ____________________</w:t>
      </w:r>
      <w:r>
        <w:rPr>
          <w:sz w:val="20"/>
          <w:szCs w:val="20"/>
        </w:rPr>
        <w:t>____________________________</w:t>
      </w:r>
    </w:p>
    <w:p w:rsidR="004E4631" w:rsidRPr="00E64DC3" w:rsidRDefault="004E4631" w:rsidP="00F65C09">
      <w:pPr>
        <w:numPr>
          <w:ilvl w:val="0"/>
          <w:numId w:val="12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Номер контактного телефона заказчика: _________________________________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F65C09">
      <w:pPr>
        <w:numPr>
          <w:ilvl w:val="0"/>
          <w:numId w:val="12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Ответственное должностное лицо заказчика: 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F65C09">
      <w:pPr>
        <w:numPr>
          <w:ilvl w:val="0"/>
          <w:numId w:val="12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Информация  о контрактной службе/контрактном управляющем, ответственных за заключение муниципального контракта: ___________________________________</w:t>
      </w:r>
      <w:r>
        <w:rPr>
          <w:sz w:val="20"/>
          <w:szCs w:val="20"/>
        </w:rPr>
        <w:t>_________________________________________</w:t>
      </w:r>
    </w:p>
    <w:p w:rsidR="004E4631" w:rsidRPr="00E64DC3" w:rsidRDefault="004E4631" w:rsidP="00F65C09">
      <w:pPr>
        <w:numPr>
          <w:ilvl w:val="0"/>
          <w:numId w:val="12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Краткое изложение условий муниципального контракта (далее - контракт):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наименование объекта закупки: _______________________________________</w:t>
      </w:r>
      <w:r>
        <w:rPr>
          <w:sz w:val="20"/>
          <w:szCs w:val="20"/>
        </w:rPr>
        <w:t>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описание объекта закупки: согласно техническому заданию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количество и место доставки товара: ________________________</w:t>
      </w:r>
      <w:r>
        <w:rPr>
          <w:sz w:val="20"/>
          <w:szCs w:val="20"/>
        </w:rPr>
        <w:t>________________________________</w:t>
      </w:r>
      <w:r w:rsidRPr="00E64DC3">
        <w:rPr>
          <w:sz w:val="20"/>
          <w:szCs w:val="20"/>
        </w:rPr>
        <w:t>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место выполнения работы или оказания услуги: ________________________</w:t>
      </w:r>
      <w:r>
        <w:rPr>
          <w:sz w:val="20"/>
          <w:szCs w:val="20"/>
        </w:rPr>
        <w:t>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сроки  поставки  товара  или  завершения работы либо график оказания услуг:_______________________________</w:t>
      </w:r>
      <w:r>
        <w:rPr>
          <w:sz w:val="20"/>
          <w:szCs w:val="20"/>
        </w:rPr>
        <w:t>______________________________________________________________</w:t>
      </w:r>
      <w:r w:rsidRPr="00E64DC3">
        <w:rPr>
          <w:sz w:val="20"/>
          <w:szCs w:val="20"/>
        </w:rPr>
        <w:t>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начальная (максимальная) цена контракта: _________</w:t>
      </w:r>
      <w:r>
        <w:rPr>
          <w:sz w:val="20"/>
          <w:szCs w:val="20"/>
        </w:rPr>
        <w:t>_____________________________________</w:t>
      </w:r>
      <w:r w:rsidRPr="00E64DC3">
        <w:rPr>
          <w:sz w:val="20"/>
          <w:szCs w:val="20"/>
        </w:rPr>
        <w:t>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источник финансирования: ____________________________________________</w:t>
      </w:r>
      <w:r>
        <w:rPr>
          <w:sz w:val="20"/>
          <w:szCs w:val="20"/>
        </w:rPr>
        <w:t>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код бюджетной классификации: ________________________________________</w:t>
      </w:r>
      <w:r>
        <w:rPr>
          <w:sz w:val="20"/>
          <w:szCs w:val="20"/>
        </w:rPr>
        <w:t>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ОКПД: _______________________________________________________________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 ограничение   участия   в   определении   поставщика   (подрядчика, исполнителя):_________________________</w:t>
      </w:r>
      <w:r>
        <w:rPr>
          <w:sz w:val="20"/>
          <w:szCs w:val="20"/>
        </w:rPr>
        <w:t>___________________________________________________________</w:t>
      </w:r>
      <w:r w:rsidRPr="00E64DC3">
        <w:rPr>
          <w:sz w:val="20"/>
          <w:szCs w:val="20"/>
        </w:rPr>
        <w:t>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размер  и  порядок  внесения денежных средств в качестве обеспечения заявок  на  участие в закупке (реквизиты счета), а также условия банковской гарантии (если такой способ обеспечения заявок применим): 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-   размер   обеспечения   исполнения   контракта,   срок   и   порядок предоставления   такого   обеспечения,   требования  к  такому  обеспечению (реквизиты счета), а также информация о банковском сопровождении контракта: _____</w:t>
      </w:r>
      <w:r>
        <w:rPr>
          <w:sz w:val="20"/>
          <w:szCs w:val="20"/>
        </w:rPr>
        <w:t>__________________________________________________________________________________</w:t>
      </w:r>
      <w:r w:rsidRPr="00E64DC3">
        <w:rPr>
          <w:sz w:val="20"/>
          <w:szCs w:val="20"/>
        </w:rPr>
        <w:t>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-  преимущества, предоставляемые заказчиком, учреждениям и предприятиям уголовно-исполнительной  системы, организациям инвалидов и субъектам малого предпринимательства, социально ориентированным некоммерческим организациям:________________________________________________________________</w:t>
      </w:r>
      <w:r>
        <w:rPr>
          <w:sz w:val="20"/>
          <w:szCs w:val="20"/>
        </w:rPr>
        <w:t>_____________</w:t>
      </w:r>
      <w:r w:rsidRPr="00E64DC3">
        <w:rPr>
          <w:sz w:val="20"/>
          <w:szCs w:val="20"/>
        </w:rPr>
        <w:t>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-  требования,  предъявляемые  к  участникам,  и исчерпывающий перечень документов, которые должны быть представлены участниками : 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-  условия,  запреты  и  ограничения  допуска  товаров, происходящих из иностранного  государства  или группы иностранных государств, работ, услуг, соответственно выполняемых, оказываемых иностранными лицами: ______________</w:t>
      </w:r>
      <w:r>
        <w:rPr>
          <w:sz w:val="20"/>
          <w:szCs w:val="20"/>
        </w:rPr>
        <w:t>______________________________________________________________________________________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-  требования  к  содержанию,  составу  заявки на участие в электронном аукционе  и  инструкция  по  ее  заполнению  (не  допускается  установление требований,  влекущих  за  собой  ограничение  количества участников такого аукциона или ограничение доступа к участию в таком аукционе) : ___</w:t>
      </w:r>
      <w:r>
        <w:rPr>
          <w:sz w:val="20"/>
          <w:szCs w:val="20"/>
        </w:rPr>
        <w:t>_____________________________________</w:t>
      </w:r>
      <w:r w:rsidRPr="00E64DC3">
        <w:rPr>
          <w:sz w:val="20"/>
          <w:szCs w:val="20"/>
        </w:rPr>
        <w:t>___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Приложение: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1) Проект муниципального контракта, утвержденный заказчиком;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2) Техническое задание, утвержденное заказчиком;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3)  Обоснование  начальной  (максимальной) цены контракта, утвержденное заказчиком;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4)  Требования,  предъявляемые  к  участникам, и исчерпывающий перечень документов, которые должны быть представлены участниками;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5)  Требования  к  содержанию,  составу заявки на участие в электронном </w:t>
      </w:r>
    </w:p>
    <w:p w:rsidR="004E4631" w:rsidRPr="00E64DC3" w:rsidRDefault="004E4631" w:rsidP="00F65C09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аукционе и инструкция по ее заполнению.</w:t>
      </w: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676C52">
      <w:pPr>
        <w:textAlignment w:val="baseline"/>
      </w:pP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>
        <w:br w:type="page"/>
      </w:r>
      <w:r w:rsidRPr="00E64DC3">
        <w:t xml:space="preserve">Приложение № </w:t>
      </w:r>
      <w:r>
        <w:t xml:space="preserve">7 </w:t>
      </w:r>
      <w:r>
        <w:rPr>
          <w:bdr w:val="none" w:sz="0" w:space="0" w:color="auto" w:frame="1"/>
        </w:rPr>
        <w:t>к п</w:t>
      </w:r>
      <w:r w:rsidRPr="00B74ABD">
        <w:rPr>
          <w:bdr w:val="none" w:sz="0" w:space="0" w:color="auto" w:frame="1"/>
        </w:rPr>
        <w:t>оряд</w:t>
      </w:r>
      <w:r>
        <w:rPr>
          <w:bdr w:val="none" w:sz="0" w:space="0" w:color="auto" w:frame="1"/>
        </w:rPr>
        <w:t xml:space="preserve">ку </w:t>
      </w:r>
      <w:r w:rsidRPr="00B74ABD">
        <w:rPr>
          <w:bdr w:val="none" w:sz="0" w:space="0" w:color="auto" w:frame="1"/>
        </w:rPr>
        <w:t xml:space="preserve">взаимодействия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уполномоченного органа по определению поставщиков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(подрядчиков, исполнителей) для муниципальных заказчиков </w:t>
      </w:r>
    </w:p>
    <w:p w:rsidR="004E4631" w:rsidRPr="00E64DC3" w:rsidRDefault="004E4631" w:rsidP="001900A8">
      <w:pPr>
        <w:jc w:val="right"/>
        <w:textAlignment w:val="baseline"/>
      </w:pPr>
      <w:r>
        <w:t xml:space="preserve">- </w:t>
      </w:r>
      <w:r w:rsidRPr="00B74ABD">
        <w:t>образовательных учреждений Зимовниковского  райо</w:t>
      </w:r>
      <w:r>
        <w:t>на</w:t>
      </w:r>
    </w:p>
    <w:p w:rsidR="004E4631" w:rsidRPr="00E64DC3" w:rsidRDefault="004E4631" w:rsidP="001B3016">
      <w:pPr>
        <w:jc w:val="right"/>
        <w:textAlignment w:val="baseline"/>
      </w:pPr>
    </w:p>
    <w:p w:rsidR="004E4631" w:rsidRPr="00E64DC3" w:rsidRDefault="004E4631" w:rsidP="001B3016">
      <w:pPr>
        <w:textAlignment w:val="baseline"/>
      </w:pPr>
      <w:r w:rsidRPr="00E64DC3">
        <w:t xml:space="preserve">УТВЕРЖДЕНО                                                            Управление образования Зимовниковского района 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 Заказчик:                                                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___________________                                                                        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Заявка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на осуществление закупки путем проведения закрытого аукциона</w:t>
      </w:r>
    </w:p>
    <w:p w:rsidR="004E4631" w:rsidRPr="00E64DC3" w:rsidRDefault="004E4631" w:rsidP="00676C52">
      <w:pPr>
        <w:numPr>
          <w:ilvl w:val="0"/>
          <w:numId w:val="13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Наименование заказчика: ___________________________________________</w:t>
      </w:r>
      <w:r>
        <w:rPr>
          <w:sz w:val="20"/>
          <w:szCs w:val="20"/>
        </w:rPr>
        <w:t>_________________________</w:t>
      </w:r>
      <w:r w:rsidRPr="00E64DC3">
        <w:rPr>
          <w:sz w:val="20"/>
          <w:szCs w:val="20"/>
        </w:rPr>
        <w:t>____</w:t>
      </w:r>
    </w:p>
    <w:p w:rsidR="004E4631" w:rsidRPr="00E64DC3" w:rsidRDefault="004E4631" w:rsidP="00676C52">
      <w:pPr>
        <w:numPr>
          <w:ilvl w:val="0"/>
          <w:numId w:val="13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Место нахождения заказчика: ___________________________________________</w:t>
      </w:r>
      <w:r>
        <w:rPr>
          <w:sz w:val="20"/>
          <w:szCs w:val="20"/>
        </w:rPr>
        <w:t>_________________________</w:t>
      </w:r>
    </w:p>
    <w:p w:rsidR="004E4631" w:rsidRPr="00E64DC3" w:rsidRDefault="004E4631" w:rsidP="00676C52">
      <w:pPr>
        <w:numPr>
          <w:ilvl w:val="0"/>
          <w:numId w:val="13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Почтовый адрес, адрес электронной почты заказчика: ____________________</w:t>
      </w:r>
      <w:r>
        <w:rPr>
          <w:sz w:val="20"/>
          <w:szCs w:val="20"/>
        </w:rPr>
        <w:t>____________________________</w:t>
      </w:r>
    </w:p>
    <w:p w:rsidR="004E4631" w:rsidRPr="00E64DC3" w:rsidRDefault="004E4631" w:rsidP="00676C52">
      <w:pPr>
        <w:numPr>
          <w:ilvl w:val="0"/>
          <w:numId w:val="13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Номер контактного телефона заказчика: _________________________________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676C52">
      <w:pPr>
        <w:numPr>
          <w:ilvl w:val="0"/>
          <w:numId w:val="13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Ответственное должностное лицо заказчика: 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676C52">
      <w:pPr>
        <w:numPr>
          <w:ilvl w:val="0"/>
          <w:numId w:val="13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Информация  о контрактной службе/контрактном управляющем, ответственных за заключение муниципального контракта: ___________________________________</w:t>
      </w:r>
      <w:r>
        <w:rPr>
          <w:sz w:val="20"/>
          <w:szCs w:val="20"/>
        </w:rPr>
        <w:t>_________________________________________</w:t>
      </w:r>
    </w:p>
    <w:p w:rsidR="004E4631" w:rsidRPr="00E64DC3" w:rsidRDefault="004E4631" w:rsidP="00676C52">
      <w:pPr>
        <w:numPr>
          <w:ilvl w:val="0"/>
          <w:numId w:val="13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Краткое изложение условий муниципального контракта (далее - контракт):</w:t>
      </w:r>
    </w:p>
    <w:p w:rsidR="004E4631" w:rsidRPr="00E64DC3" w:rsidRDefault="004E4631" w:rsidP="00676C52">
      <w:pPr>
        <w:tabs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форма контракта: ___________________</w:t>
      </w:r>
      <w:r>
        <w:rPr>
          <w:sz w:val="20"/>
          <w:szCs w:val="20"/>
        </w:rPr>
        <w:t>______________________________</w:t>
      </w:r>
      <w:r w:rsidRPr="00E64DC3">
        <w:rPr>
          <w:sz w:val="20"/>
          <w:szCs w:val="20"/>
        </w:rPr>
        <w:t>_________________________________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- наименование объекта закупки: _____________________________________</w:t>
      </w:r>
      <w:r>
        <w:rPr>
          <w:sz w:val="20"/>
          <w:szCs w:val="20"/>
        </w:rPr>
        <w:t>_______________________________</w:t>
      </w:r>
      <w:r w:rsidRPr="00E64DC3">
        <w:rPr>
          <w:sz w:val="20"/>
          <w:szCs w:val="20"/>
        </w:rPr>
        <w:t>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описание объекта закупки: согласно техническому заданию 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способ получения документации о закрытом аукционе: __________________</w:t>
      </w:r>
      <w:r>
        <w:rPr>
          <w:sz w:val="20"/>
          <w:szCs w:val="20"/>
        </w:rPr>
        <w:t>_______________________________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 срок,  место  и  порядок  предоставления  документации  о  закрытом аукционе (не допускается предоставлять в форме электронных документов): ___</w:t>
      </w:r>
      <w:r>
        <w:rPr>
          <w:sz w:val="20"/>
          <w:szCs w:val="20"/>
        </w:rPr>
        <w:t>____________________________________________________________________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количество и место доставки товара: _________________________________</w:t>
      </w:r>
      <w:r>
        <w:rPr>
          <w:sz w:val="20"/>
          <w:szCs w:val="20"/>
        </w:rPr>
        <w:t>________________________________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место выполнения работы или оказания услуги: ________________________</w:t>
      </w:r>
      <w:r>
        <w:rPr>
          <w:sz w:val="20"/>
          <w:szCs w:val="20"/>
        </w:rPr>
        <w:t>________________________________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сроки  поставки  товара  или  завершения работы либо график оказания услуг: ________________________________</w:t>
      </w:r>
      <w:r>
        <w:rPr>
          <w:sz w:val="20"/>
          <w:szCs w:val="20"/>
        </w:rPr>
        <w:t>____________________________________________________________________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начальная (максимальная) цена контракта : _______________________</w:t>
      </w:r>
      <w:r>
        <w:rPr>
          <w:sz w:val="20"/>
          <w:szCs w:val="20"/>
        </w:rPr>
        <w:t>_____________________________________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источник финансирования: ____________________________________________</w:t>
      </w:r>
      <w:r>
        <w:rPr>
          <w:sz w:val="20"/>
          <w:szCs w:val="20"/>
        </w:rPr>
        <w:t>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код бюджетной классификации: ________________________________________</w:t>
      </w:r>
      <w:r>
        <w:rPr>
          <w:sz w:val="20"/>
          <w:szCs w:val="20"/>
        </w:rPr>
        <w:t>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ОКПД: _________________________________________________</w:t>
      </w:r>
      <w:r>
        <w:rPr>
          <w:sz w:val="20"/>
          <w:szCs w:val="20"/>
        </w:rPr>
        <w:t>___________________________</w:t>
      </w:r>
      <w:r w:rsidRPr="00E64DC3">
        <w:rPr>
          <w:sz w:val="20"/>
          <w:szCs w:val="20"/>
        </w:rPr>
        <w:t>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 ограничение   участия   в   определении   поставщика   (подрядчика, исполнителя): __________</w:t>
      </w:r>
      <w:r>
        <w:rPr>
          <w:sz w:val="20"/>
          <w:szCs w:val="20"/>
        </w:rPr>
        <w:t>_________</w:t>
      </w:r>
      <w:r w:rsidRPr="00E64DC3">
        <w:rPr>
          <w:sz w:val="20"/>
          <w:szCs w:val="20"/>
        </w:rPr>
        <w:t>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размер  и  порядок  внесения денежных средств в качестве обеспечения заявок  на  участие в закупке (реквизиты счета), а также условия банковской гарантии (если такой способ обеспечения заявок применим): 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размер  обеспечения  исполнения  контракта, требования к обеспечению исполнения   контракта,   порядок   представления   обеспечения  исполнения контракта (реквизиты счета): ______________________________________________</w:t>
      </w:r>
      <w:r>
        <w:rPr>
          <w:sz w:val="20"/>
          <w:szCs w:val="20"/>
        </w:rPr>
        <w:t>______________________________________________________</w:t>
      </w:r>
    </w:p>
    <w:p w:rsidR="004E4631" w:rsidRPr="00E64DC3" w:rsidRDefault="004E4631" w:rsidP="00357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преимущества, предоставляемые заказчиком, учреждениям и предприятиям уголовно-исполнительной  системы, организациям инвалидов и субъектам малого предпринимательства, социально ориентированных некоммерческих организаций:____________________________________________________</w:t>
      </w:r>
      <w:r>
        <w:rPr>
          <w:sz w:val="20"/>
          <w:szCs w:val="20"/>
        </w:rPr>
        <w:t>___</w:t>
      </w:r>
      <w:r w:rsidRPr="00E64DC3">
        <w:rPr>
          <w:sz w:val="20"/>
          <w:szCs w:val="20"/>
        </w:rPr>
        <w:t>_______________________</w:t>
      </w:r>
      <w:r>
        <w:rPr>
          <w:sz w:val="20"/>
          <w:szCs w:val="20"/>
        </w:rPr>
        <w:t>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требования, предъявляемые к участникам : _______________________</w:t>
      </w:r>
      <w:r>
        <w:rPr>
          <w:sz w:val="20"/>
          <w:szCs w:val="20"/>
        </w:rPr>
        <w:t>_____________________________________</w:t>
      </w:r>
    </w:p>
    <w:p w:rsidR="004E4631" w:rsidRPr="00E64DC3" w:rsidRDefault="004E4631" w:rsidP="00357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условия,  запреты  и  ограничения  допуска  товаров, происходящих из иностранного  государства  или группы иностранных государств, работ, услуг, соответственно выполняемых, оказываемых иностранными лицами: _____________</w:t>
      </w:r>
      <w:r>
        <w:rPr>
          <w:sz w:val="20"/>
          <w:szCs w:val="20"/>
        </w:rPr>
        <w:t>______________________________________________________________________________________</w:t>
      </w:r>
      <w:r w:rsidRPr="00E64DC3">
        <w:rPr>
          <w:sz w:val="20"/>
          <w:szCs w:val="20"/>
        </w:rPr>
        <w:t>_</w:t>
      </w:r>
    </w:p>
    <w:p w:rsidR="004E4631" w:rsidRPr="00E64DC3" w:rsidRDefault="004E4631" w:rsidP="00357F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требования  к  содержанию,  составу  заявки  на  участие  в закрытом аукционе и инструкция по ее заполнению _______________</w:t>
      </w:r>
      <w:r>
        <w:rPr>
          <w:sz w:val="20"/>
          <w:szCs w:val="20"/>
        </w:rPr>
        <w:t>_______________________________________________________________________________</w:t>
      </w:r>
      <w:r w:rsidRPr="00E64DC3">
        <w:rPr>
          <w:sz w:val="20"/>
          <w:szCs w:val="20"/>
        </w:rPr>
        <w:t>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Приложение: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1) Проект муниципального контракта, утвержденный заказчиком;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2) Техническое задание, утвержденное заказчиком;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3)  Обоснование  начальной  (максимальной) цены контракта, утвержденное заказчиком;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4) Требования, предъявляемые к участникам;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5)  Требования  к  содержанию,  составу  заявки  на  участие в закрытом аукционе и инструкция по ее заполнению.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color w:val="2D3038"/>
          <w:sz w:val="20"/>
          <w:szCs w:val="20"/>
        </w:rPr>
      </w:pP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>
        <w:br w:type="page"/>
      </w:r>
      <w:r w:rsidRPr="00E64DC3">
        <w:t>Приложение №</w:t>
      </w:r>
      <w:r>
        <w:t xml:space="preserve"> 8 </w:t>
      </w:r>
      <w:r>
        <w:rPr>
          <w:bdr w:val="none" w:sz="0" w:space="0" w:color="auto" w:frame="1"/>
        </w:rPr>
        <w:t>к п</w:t>
      </w:r>
      <w:r w:rsidRPr="00B74ABD">
        <w:rPr>
          <w:bdr w:val="none" w:sz="0" w:space="0" w:color="auto" w:frame="1"/>
        </w:rPr>
        <w:t>оряд</w:t>
      </w:r>
      <w:r>
        <w:rPr>
          <w:bdr w:val="none" w:sz="0" w:space="0" w:color="auto" w:frame="1"/>
        </w:rPr>
        <w:t xml:space="preserve">ку </w:t>
      </w:r>
      <w:r w:rsidRPr="00B74ABD">
        <w:rPr>
          <w:bdr w:val="none" w:sz="0" w:space="0" w:color="auto" w:frame="1"/>
        </w:rPr>
        <w:t xml:space="preserve">взаимодействия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уполномоченного органа по определению поставщиков </w:t>
      </w:r>
    </w:p>
    <w:p w:rsidR="004E4631" w:rsidRDefault="004E4631" w:rsidP="001900A8">
      <w:pPr>
        <w:jc w:val="right"/>
        <w:textAlignment w:val="baseline"/>
        <w:rPr>
          <w:bdr w:val="none" w:sz="0" w:space="0" w:color="auto" w:frame="1"/>
        </w:rPr>
      </w:pPr>
      <w:r w:rsidRPr="00B74ABD">
        <w:rPr>
          <w:bdr w:val="none" w:sz="0" w:space="0" w:color="auto" w:frame="1"/>
        </w:rPr>
        <w:t xml:space="preserve">(подрядчиков, исполнителей) для муниципальных заказчиков </w:t>
      </w:r>
    </w:p>
    <w:p w:rsidR="004E4631" w:rsidRPr="00E64DC3" w:rsidRDefault="004E4631" w:rsidP="001900A8">
      <w:pPr>
        <w:jc w:val="right"/>
        <w:textAlignment w:val="baseline"/>
      </w:pPr>
      <w:r>
        <w:t xml:space="preserve">- </w:t>
      </w:r>
      <w:r w:rsidRPr="00B74ABD">
        <w:t>образовательных учреждений Зимовниковского  райо</w:t>
      </w:r>
      <w:r>
        <w:t>на</w:t>
      </w:r>
    </w:p>
    <w:p w:rsidR="004E4631" w:rsidRPr="00E64DC3" w:rsidRDefault="004E4631" w:rsidP="001B3016">
      <w:pPr>
        <w:jc w:val="right"/>
        <w:textAlignment w:val="baseline"/>
      </w:pPr>
    </w:p>
    <w:p w:rsidR="004E4631" w:rsidRPr="00E64DC3" w:rsidRDefault="004E4631" w:rsidP="001B3016">
      <w:pPr>
        <w:textAlignment w:val="baseline"/>
      </w:pPr>
      <w:r w:rsidRPr="00E64DC3">
        <w:t xml:space="preserve">УТВЕРЖДЕНО                                                            Управление образования Зимовниковского района 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    Заказчик:                                                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</w:pPr>
      <w:r w:rsidRPr="00E64DC3">
        <w:t xml:space="preserve"> ___________________                                                                        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Заявка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center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>на осуществление закупки путем проведения запроса котировок</w:t>
      </w:r>
    </w:p>
    <w:p w:rsidR="004E4631" w:rsidRPr="00E64DC3" w:rsidRDefault="004E4631" w:rsidP="00676C52">
      <w:pPr>
        <w:numPr>
          <w:ilvl w:val="0"/>
          <w:numId w:val="14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Наименование заказчика: ___________________________________</w:t>
      </w:r>
      <w:r>
        <w:rPr>
          <w:sz w:val="20"/>
          <w:szCs w:val="20"/>
        </w:rPr>
        <w:t>_________________________</w:t>
      </w:r>
      <w:r w:rsidRPr="00E64DC3">
        <w:rPr>
          <w:sz w:val="20"/>
          <w:szCs w:val="20"/>
        </w:rPr>
        <w:t>____________</w:t>
      </w:r>
    </w:p>
    <w:p w:rsidR="004E4631" w:rsidRPr="00E64DC3" w:rsidRDefault="004E4631" w:rsidP="00676C52">
      <w:pPr>
        <w:numPr>
          <w:ilvl w:val="0"/>
          <w:numId w:val="14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Место нахождения заказчика: _________________________</w:t>
      </w:r>
      <w:r>
        <w:rPr>
          <w:sz w:val="20"/>
          <w:szCs w:val="20"/>
        </w:rPr>
        <w:t>_________________________</w:t>
      </w:r>
      <w:r w:rsidRPr="00E64DC3">
        <w:rPr>
          <w:sz w:val="20"/>
          <w:szCs w:val="20"/>
        </w:rPr>
        <w:t>__________________</w:t>
      </w:r>
    </w:p>
    <w:p w:rsidR="004E4631" w:rsidRPr="00E64DC3" w:rsidRDefault="004E4631" w:rsidP="00676C52">
      <w:pPr>
        <w:numPr>
          <w:ilvl w:val="0"/>
          <w:numId w:val="14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Почтовый адрес, адрес электронной почты заказчика: ___</w:t>
      </w:r>
      <w:r>
        <w:rPr>
          <w:sz w:val="20"/>
          <w:szCs w:val="20"/>
        </w:rPr>
        <w:t>____________________________</w:t>
      </w:r>
      <w:r w:rsidRPr="00E64DC3">
        <w:rPr>
          <w:sz w:val="20"/>
          <w:szCs w:val="20"/>
        </w:rPr>
        <w:t>_________________</w:t>
      </w:r>
    </w:p>
    <w:p w:rsidR="004E4631" w:rsidRPr="00E64DC3" w:rsidRDefault="004E4631" w:rsidP="00676C52">
      <w:pPr>
        <w:numPr>
          <w:ilvl w:val="0"/>
          <w:numId w:val="14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Номер контактного телефона заказчика: ____________</w:t>
      </w:r>
      <w:r>
        <w:rPr>
          <w:sz w:val="20"/>
          <w:szCs w:val="20"/>
        </w:rPr>
        <w:t>___________________________</w:t>
      </w:r>
      <w:r w:rsidRPr="00E64DC3">
        <w:rPr>
          <w:sz w:val="20"/>
          <w:szCs w:val="20"/>
        </w:rPr>
        <w:t>_____________________</w:t>
      </w:r>
    </w:p>
    <w:p w:rsidR="004E4631" w:rsidRPr="00E64DC3" w:rsidRDefault="004E4631" w:rsidP="00676C52">
      <w:pPr>
        <w:numPr>
          <w:ilvl w:val="0"/>
          <w:numId w:val="14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Ответственное должностное лицо заказчика: _________</w:t>
      </w:r>
      <w:r>
        <w:rPr>
          <w:sz w:val="20"/>
          <w:szCs w:val="20"/>
        </w:rPr>
        <w:t>___________________________</w:t>
      </w:r>
      <w:r w:rsidRPr="00E64DC3">
        <w:rPr>
          <w:sz w:val="20"/>
          <w:szCs w:val="20"/>
        </w:rPr>
        <w:t>____________________</w:t>
      </w:r>
    </w:p>
    <w:p w:rsidR="004E4631" w:rsidRPr="00E64DC3" w:rsidRDefault="004E4631" w:rsidP="00676C52">
      <w:pPr>
        <w:numPr>
          <w:ilvl w:val="0"/>
          <w:numId w:val="14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Информация  о контрактной службе/контрактном управляющем, ответственных за заключение муниципального контракта: ______________________</w:t>
      </w:r>
      <w:r>
        <w:rPr>
          <w:sz w:val="20"/>
          <w:szCs w:val="20"/>
        </w:rPr>
        <w:t>_________________________________________</w:t>
      </w:r>
      <w:r w:rsidRPr="00E64DC3">
        <w:rPr>
          <w:sz w:val="20"/>
          <w:szCs w:val="20"/>
        </w:rPr>
        <w:t>_____________</w:t>
      </w:r>
    </w:p>
    <w:p w:rsidR="004E4631" w:rsidRPr="00E64DC3" w:rsidRDefault="004E4631" w:rsidP="00676C52">
      <w:pPr>
        <w:numPr>
          <w:ilvl w:val="0"/>
          <w:numId w:val="14"/>
        </w:numPr>
        <w:tabs>
          <w:tab w:val="clear" w:pos="72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ind w:left="0" w:firstLine="0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Краткое изложение условий муниципального контракта (далее - контракт):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наименование объекта закупки: ____________________</w:t>
      </w:r>
      <w:r>
        <w:rPr>
          <w:sz w:val="20"/>
          <w:szCs w:val="20"/>
        </w:rPr>
        <w:t>_______________________________</w:t>
      </w:r>
      <w:r w:rsidRPr="00E64DC3">
        <w:rPr>
          <w:sz w:val="20"/>
          <w:szCs w:val="20"/>
        </w:rPr>
        <w:t>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описание объекта закупки: согласно техническому заданию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количество и место доставки товара: _____________________</w:t>
      </w:r>
      <w:r>
        <w:rPr>
          <w:sz w:val="20"/>
          <w:szCs w:val="20"/>
        </w:rPr>
        <w:t>________________________________</w:t>
      </w:r>
      <w:r w:rsidRPr="00E64DC3">
        <w:rPr>
          <w:sz w:val="20"/>
          <w:szCs w:val="20"/>
        </w:rPr>
        <w:t>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место выполнения работы или оказания услуги: ________________________</w:t>
      </w:r>
      <w:r>
        <w:rPr>
          <w:sz w:val="20"/>
          <w:szCs w:val="20"/>
        </w:rPr>
        <w:t>________________________________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сроки  поставки  товара  или  завершения работы либо график оказания услуг: __________________________</w:t>
      </w:r>
      <w:r>
        <w:rPr>
          <w:sz w:val="20"/>
          <w:szCs w:val="20"/>
        </w:rPr>
        <w:t>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начальная (максимальная) цена контракта : _______________________</w:t>
      </w:r>
      <w:r>
        <w:rPr>
          <w:sz w:val="20"/>
          <w:szCs w:val="20"/>
        </w:rPr>
        <w:t>_____________________________________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источник финансирования: ____________________________________________</w:t>
      </w:r>
      <w:r>
        <w:rPr>
          <w:sz w:val="20"/>
          <w:szCs w:val="20"/>
        </w:rPr>
        <w:t>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- код бюджетной классификации: ________________________________________</w:t>
      </w:r>
      <w:r>
        <w:rPr>
          <w:sz w:val="20"/>
          <w:szCs w:val="20"/>
        </w:rPr>
        <w:t>______________________________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ОКПД: _______________________________________________________________</w:t>
      </w:r>
      <w:r>
        <w:rPr>
          <w:sz w:val="20"/>
          <w:szCs w:val="20"/>
        </w:rPr>
        <w:t>___________________________</w:t>
      </w:r>
    </w:p>
    <w:p w:rsidR="004E4631" w:rsidRPr="00E64DC3" w:rsidRDefault="004E4631" w:rsidP="001B30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-   ограничение   участия   в   определении   поставщика </w:t>
      </w:r>
      <w:r>
        <w:rPr>
          <w:sz w:val="20"/>
          <w:szCs w:val="20"/>
        </w:rPr>
        <w:t xml:space="preserve">  (подрядчика, исполнителя): ____________________________________________________________________________</w:t>
      </w:r>
      <w:r w:rsidRPr="00E64DC3">
        <w:rPr>
          <w:sz w:val="20"/>
          <w:szCs w:val="20"/>
        </w:rPr>
        <w:t>________________________</w:t>
      </w:r>
    </w:p>
    <w:p w:rsidR="004E4631" w:rsidRPr="00E64DC3" w:rsidRDefault="004E4631" w:rsidP="00676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-  требования  об  отсутствии  в  реестре  недобросовестных поставщиков (подрядчиков,  исполнителей)  информации  об  участнике  запроса котировок, учредителях,   о  членах  коллегионального  исполнительного  органа,  лице, исполняющем  функции  единоличного исполнительного органа участника запроса котировок (для юридического лица):___________</w:t>
      </w:r>
      <w:r>
        <w:rPr>
          <w:sz w:val="20"/>
          <w:szCs w:val="20"/>
        </w:rPr>
        <w:t>_____________________________________________________________________</w:t>
      </w:r>
      <w:r w:rsidRPr="00E64DC3">
        <w:rPr>
          <w:sz w:val="20"/>
          <w:szCs w:val="20"/>
        </w:rPr>
        <w:t>__</w:t>
      </w:r>
    </w:p>
    <w:p w:rsidR="004E4631" w:rsidRPr="00E64DC3" w:rsidRDefault="004E4631" w:rsidP="00676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jc w:val="both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-  преимущества, предоставляемые  заказчиком учреждениям и предприятиям уголовно-исполнительной системы,  организациям инвалидов и субъектам малого предпринимательства, социально ориентированных некоммерческих организаций:__________________________________________</w:t>
      </w:r>
      <w:r>
        <w:rPr>
          <w:sz w:val="20"/>
          <w:szCs w:val="20"/>
        </w:rPr>
        <w:t>______________</w:t>
      </w:r>
      <w:r w:rsidRPr="00E64DC3">
        <w:rPr>
          <w:sz w:val="20"/>
          <w:szCs w:val="20"/>
        </w:rPr>
        <w:t>_________________________________</w:t>
      </w:r>
    </w:p>
    <w:p w:rsidR="004E4631" w:rsidRPr="00E64DC3" w:rsidRDefault="004E4631" w:rsidP="009C04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Приложение:</w:t>
      </w:r>
    </w:p>
    <w:p w:rsidR="004E4631" w:rsidRPr="00E64DC3" w:rsidRDefault="004E4631" w:rsidP="009C04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1) Проект муниципального контракта, утвержденный заказчиком;</w:t>
      </w:r>
    </w:p>
    <w:p w:rsidR="004E4631" w:rsidRPr="00E64DC3" w:rsidRDefault="004E4631" w:rsidP="009C04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2) Техническое задание, утвержденное заказчиком;</w:t>
      </w:r>
    </w:p>
    <w:p w:rsidR="004E4631" w:rsidRDefault="004E4631" w:rsidP="009C04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r w:rsidRPr="00E64DC3">
        <w:rPr>
          <w:sz w:val="20"/>
          <w:szCs w:val="20"/>
        </w:rPr>
        <w:t xml:space="preserve">    3)  Обоснование  начальной  (максимальной) цены контракта, утвержденное </w:t>
      </w:r>
      <w:r>
        <w:rPr>
          <w:sz w:val="20"/>
          <w:szCs w:val="20"/>
        </w:rPr>
        <w:t>заказчиком.</w:t>
      </w:r>
    </w:p>
    <w:p w:rsidR="004E4631" w:rsidRDefault="004E4631" w:rsidP="009C04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</w:p>
    <w:p w:rsidR="004E4631" w:rsidRDefault="004E4631" w:rsidP="009C04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19" w:lineRule="atLeast"/>
        <w:textAlignment w:val="baseline"/>
        <w:rPr>
          <w:sz w:val="20"/>
          <w:szCs w:val="20"/>
        </w:rPr>
      </w:pPr>
      <w:bookmarkStart w:id="0" w:name="_GoBack"/>
      <w:bookmarkEnd w:id="0"/>
    </w:p>
    <w:sectPr w:rsidR="004E4631" w:rsidSect="00F65C09">
      <w:headerReference w:type="even" r:id="rId9"/>
      <w:headerReference w:type="default" r:id="rId10"/>
      <w:pgSz w:w="11906" w:h="16838"/>
      <w:pgMar w:top="1258" w:right="567" w:bottom="567" w:left="1260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4631" w:rsidRDefault="004E4631">
      <w:r>
        <w:separator/>
      </w:r>
    </w:p>
  </w:endnote>
  <w:endnote w:type="continuationSeparator" w:id="0">
    <w:p w:rsidR="004E4631" w:rsidRDefault="004E46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4631" w:rsidRDefault="004E4631">
      <w:r>
        <w:separator/>
      </w:r>
    </w:p>
  </w:footnote>
  <w:footnote w:type="continuationSeparator" w:id="0">
    <w:p w:rsidR="004E4631" w:rsidRDefault="004E46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4631" w:rsidRDefault="004E4631" w:rsidP="002F4449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E4631" w:rsidRDefault="004E4631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4631" w:rsidRDefault="004E4631" w:rsidP="002F4449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3</w:t>
    </w:r>
    <w:r>
      <w:rPr>
        <w:rStyle w:val="PageNumber"/>
      </w:rPr>
      <w:fldChar w:fldCharType="end"/>
    </w:r>
  </w:p>
  <w:p w:rsidR="004E4631" w:rsidRDefault="004E463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  <w:rPr>
        <w:rFonts w:cs="Times New Roman"/>
      </w:rPr>
    </w:lvl>
    <w:lvl w:ilvl="7">
      <w:start w:val="1"/>
      <w:numFmt w:val="none"/>
      <w:pStyle w:val="Heading8"/>
      <w:suff w:val="nothing"/>
      <w:lvlText w:val=""/>
      <w:lvlJc w:val="left"/>
      <w:pPr>
        <w:tabs>
          <w:tab w:val="num" w:pos="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  <w:rPr>
        <w:rFonts w:cs="Times New Roman"/>
      </w:rPr>
    </w:lvl>
  </w:abstractNum>
  <w:abstractNum w:abstractNumId="1">
    <w:nsid w:val="07B85046"/>
    <w:multiLevelType w:val="multilevel"/>
    <w:tmpl w:val="B9E889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2">
    <w:nsid w:val="13DA57DE"/>
    <w:multiLevelType w:val="multilevel"/>
    <w:tmpl w:val="4EC699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1E1131F1"/>
    <w:multiLevelType w:val="multilevel"/>
    <w:tmpl w:val="38069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FE019A4"/>
    <w:multiLevelType w:val="multilevel"/>
    <w:tmpl w:val="BC6CFB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21543B0A"/>
    <w:multiLevelType w:val="multilevel"/>
    <w:tmpl w:val="40E62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25FD23BF"/>
    <w:multiLevelType w:val="multilevel"/>
    <w:tmpl w:val="095C86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33185A38"/>
    <w:multiLevelType w:val="multilevel"/>
    <w:tmpl w:val="E27412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3D7912EC"/>
    <w:multiLevelType w:val="hybridMultilevel"/>
    <w:tmpl w:val="2ACADEDC"/>
    <w:lvl w:ilvl="0" w:tplc="44C21642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9">
    <w:nsid w:val="448571EA"/>
    <w:multiLevelType w:val="multilevel"/>
    <w:tmpl w:val="8208D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4F786FFD"/>
    <w:multiLevelType w:val="multilevel"/>
    <w:tmpl w:val="16F66202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-3"/>
        <w:w w:val="100"/>
        <w:position w:val="0"/>
        <w:sz w:val="26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1">
    <w:nsid w:val="59CC377B"/>
    <w:multiLevelType w:val="multilevel"/>
    <w:tmpl w:val="39FE265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3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3"/>
        <w:w w:val="100"/>
        <w:position w:val="0"/>
        <w:sz w:val="26"/>
        <w:szCs w:val="26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2">
    <w:nsid w:val="5A7B677F"/>
    <w:multiLevelType w:val="multilevel"/>
    <w:tmpl w:val="69AA1B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13">
    <w:nsid w:val="62005578"/>
    <w:multiLevelType w:val="multilevel"/>
    <w:tmpl w:val="32CC30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64D57DB7"/>
    <w:multiLevelType w:val="multilevel"/>
    <w:tmpl w:val="61AEE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D286F1A"/>
    <w:multiLevelType w:val="multilevel"/>
    <w:tmpl w:val="16DC3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16">
    <w:nsid w:val="73B06D37"/>
    <w:multiLevelType w:val="multilevel"/>
    <w:tmpl w:val="363CF0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761E215D"/>
    <w:multiLevelType w:val="multilevel"/>
    <w:tmpl w:val="5F0CB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9D10AEC"/>
    <w:multiLevelType w:val="multilevel"/>
    <w:tmpl w:val="81BC7A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</w:num>
  <w:num w:numId="2">
    <w:abstractNumId w:val="11"/>
  </w:num>
  <w:num w:numId="3">
    <w:abstractNumId w:val="10"/>
  </w:num>
  <w:num w:numId="4">
    <w:abstractNumId w:val="12"/>
  </w:num>
  <w:num w:numId="5">
    <w:abstractNumId w:val="9"/>
  </w:num>
  <w:num w:numId="6">
    <w:abstractNumId w:val="15"/>
  </w:num>
  <w:num w:numId="7">
    <w:abstractNumId w:val="7"/>
  </w:num>
  <w:num w:numId="8">
    <w:abstractNumId w:val="1"/>
  </w:num>
  <w:num w:numId="9">
    <w:abstractNumId w:val="5"/>
  </w:num>
  <w:num w:numId="10">
    <w:abstractNumId w:val="16"/>
  </w:num>
  <w:num w:numId="11">
    <w:abstractNumId w:val="13"/>
  </w:num>
  <w:num w:numId="12">
    <w:abstractNumId w:val="2"/>
  </w:num>
  <w:num w:numId="13">
    <w:abstractNumId w:val="6"/>
  </w:num>
  <w:num w:numId="14">
    <w:abstractNumId w:val="18"/>
  </w:num>
  <w:num w:numId="15">
    <w:abstractNumId w:val="4"/>
  </w:num>
  <w:num w:numId="16">
    <w:abstractNumId w:val="14"/>
  </w:num>
  <w:num w:numId="17">
    <w:abstractNumId w:val="3"/>
  </w:num>
  <w:num w:numId="18">
    <w:abstractNumId w:val="17"/>
  </w:num>
  <w:num w:numId="1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902A0"/>
    <w:rsid w:val="000454CD"/>
    <w:rsid w:val="000473CB"/>
    <w:rsid w:val="00070233"/>
    <w:rsid w:val="000806AC"/>
    <w:rsid w:val="000948C5"/>
    <w:rsid w:val="0009615D"/>
    <w:rsid w:val="000A151A"/>
    <w:rsid w:val="000A61AD"/>
    <w:rsid w:val="000D3BA7"/>
    <w:rsid w:val="000D7F26"/>
    <w:rsid w:val="000F5452"/>
    <w:rsid w:val="000F5B92"/>
    <w:rsid w:val="00142720"/>
    <w:rsid w:val="0017335C"/>
    <w:rsid w:val="00177E7E"/>
    <w:rsid w:val="00182404"/>
    <w:rsid w:val="001900A8"/>
    <w:rsid w:val="001B3016"/>
    <w:rsid w:val="001C500A"/>
    <w:rsid w:val="001C5BC1"/>
    <w:rsid w:val="001E3C2C"/>
    <w:rsid w:val="001E495C"/>
    <w:rsid w:val="002255DE"/>
    <w:rsid w:val="00231E94"/>
    <w:rsid w:val="002443E0"/>
    <w:rsid w:val="00245BD3"/>
    <w:rsid w:val="00261AAD"/>
    <w:rsid w:val="002A4421"/>
    <w:rsid w:val="002A6569"/>
    <w:rsid w:val="002D6C47"/>
    <w:rsid w:val="002F4449"/>
    <w:rsid w:val="003117B3"/>
    <w:rsid w:val="0031446A"/>
    <w:rsid w:val="00352187"/>
    <w:rsid w:val="00357F0B"/>
    <w:rsid w:val="00362573"/>
    <w:rsid w:val="00364C35"/>
    <w:rsid w:val="003D47AC"/>
    <w:rsid w:val="003F0BDD"/>
    <w:rsid w:val="00413C95"/>
    <w:rsid w:val="00417562"/>
    <w:rsid w:val="00443D01"/>
    <w:rsid w:val="00454637"/>
    <w:rsid w:val="0047104A"/>
    <w:rsid w:val="0048225B"/>
    <w:rsid w:val="0048282F"/>
    <w:rsid w:val="004A3B2A"/>
    <w:rsid w:val="004B1D9C"/>
    <w:rsid w:val="004B552D"/>
    <w:rsid w:val="004B6579"/>
    <w:rsid w:val="004D7BF9"/>
    <w:rsid w:val="004E4631"/>
    <w:rsid w:val="00507C8E"/>
    <w:rsid w:val="00515FEE"/>
    <w:rsid w:val="00536C49"/>
    <w:rsid w:val="005567EF"/>
    <w:rsid w:val="00571285"/>
    <w:rsid w:val="00594016"/>
    <w:rsid w:val="005A6214"/>
    <w:rsid w:val="005E123A"/>
    <w:rsid w:val="005E7A03"/>
    <w:rsid w:val="00637D62"/>
    <w:rsid w:val="00663B4A"/>
    <w:rsid w:val="00664A3C"/>
    <w:rsid w:val="00666A8C"/>
    <w:rsid w:val="006721A7"/>
    <w:rsid w:val="00676C52"/>
    <w:rsid w:val="00686189"/>
    <w:rsid w:val="00690102"/>
    <w:rsid w:val="006D293C"/>
    <w:rsid w:val="006F2B9E"/>
    <w:rsid w:val="006F6818"/>
    <w:rsid w:val="006F6FF7"/>
    <w:rsid w:val="00706D82"/>
    <w:rsid w:val="0071085B"/>
    <w:rsid w:val="0072702D"/>
    <w:rsid w:val="00771AFC"/>
    <w:rsid w:val="00784BA0"/>
    <w:rsid w:val="00794D0A"/>
    <w:rsid w:val="007F452F"/>
    <w:rsid w:val="007F5D66"/>
    <w:rsid w:val="007F6563"/>
    <w:rsid w:val="0082027E"/>
    <w:rsid w:val="00820BE5"/>
    <w:rsid w:val="008210B3"/>
    <w:rsid w:val="008215FE"/>
    <w:rsid w:val="00826131"/>
    <w:rsid w:val="0083614B"/>
    <w:rsid w:val="0087165E"/>
    <w:rsid w:val="00871D3B"/>
    <w:rsid w:val="008875E8"/>
    <w:rsid w:val="008904ED"/>
    <w:rsid w:val="008A0395"/>
    <w:rsid w:val="008A2F24"/>
    <w:rsid w:val="008C4A34"/>
    <w:rsid w:val="008F6857"/>
    <w:rsid w:val="00911672"/>
    <w:rsid w:val="00922C52"/>
    <w:rsid w:val="00932B8D"/>
    <w:rsid w:val="00932D40"/>
    <w:rsid w:val="00935C44"/>
    <w:rsid w:val="00937A73"/>
    <w:rsid w:val="009427AC"/>
    <w:rsid w:val="00951FF3"/>
    <w:rsid w:val="00954C68"/>
    <w:rsid w:val="009907BF"/>
    <w:rsid w:val="00994B05"/>
    <w:rsid w:val="009A292D"/>
    <w:rsid w:val="009A3D16"/>
    <w:rsid w:val="009C045E"/>
    <w:rsid w:val="009F2CEA"/>
    <w:rsid w:val="009F59CC"/>
    <w:rsid w:val="00A10D96"/>
    <w:rsid w:val="00A24FA6"/>
    <w:rsid w:val="00A6275F"/>
    <w:rsid w:val="00A903B1"/>
    <w:rsid w:val="00A919A1"/>
    <w:rsid w:val="00A93D3C"/>
    <w:rsid w:val="00A95247"/>
    <w:rsid w:val="00AB3482"/>
    <w:rsid w:val="00AC3BBE"/>
    <w:rsid w:val="00AE2012"/>
    <w:rsid w:val="00B362E7"/>
    <w:rsid w:val="00B45CA1"/>
    <w:rsid w:val="00B525D5"/>
    <w:rsid w:val="00B566E6"/>
    <w:rsid w:val="00B704ED"/>
    <w:rsid w:val="00B74ABD"/>
    <w:rsid w:val="00B76AF0"/>
    <w:rsid w:val="00BC57B2"/>
    <w:rsid w:val="00BE7516"/>
    <w:rsid w:val="00C143AA"/>
    <w:rsid w:val="00C16D7B"/>
    <w:rsid w:val="00C27708"/>
    <w:rsid w:val="00C330B8"/>
    <w:rsid w:val="00C376AE"/>
    <w:rsid w:val="00C74C40"/>
    <w:rsid w:val="00C831E2"/>
    <w:rsid w:val="00C902A0"/>
    <w:rsid w:val="00C925F3"/>
    <w:rsid w:val="00CC2CC8"/>
    <w:rsid w:val="00CD6D88"/>
    <w:rsid w:val="00D26B41"/>
    <w:rsid w:val="00D34143"/>
    <w:rsid w:val="00D56888"/>
    <w:rsid w:val="00D75BF1"/>
    <w:rsid w:val="00D802F9"/>
    <w:rsid w:val="00D913F1"/>
    <w:rsid w:val="00DB2167"/>
    <w:rsid w:val="00DB4D2A"/>
    <w:rsid w:val="00DC7C50"/>
    <w:rsid w:val="00DD172E"/>
    <w:rsid w:val="00DD6C04"/>
    <w:rsid w:val="00E20F41"/>
    <w:rsid w:val="00E42236"/>
    <w:rsid w:val="00E54DD5"/>
    <w:rsid w:val="00E64DC3"/>
    <w:rsid w:val="00E66B86"/>
    <w:rsid w:val="00EC2946"/>
    <w:rsid w:val="00ED188D"/>
    <w:rsid w:val="00ED43A6"/>
    <w:rsid w:val="00ED59F4"/>
    <w:rsid w:val="00F10C7F"/>
    <w:rsid w:val="00F65C09"/>
    <w:rsid w:val="00F85CF4"/>
    <w:rsid w:val="00F96FE7"/>
    <w:rsid w:val="00FA2C85"/>
    <w:rsid w:val="00FC31ED"/>
    <w:rsid w:val="00FC3639"/>
    <w:rsid w:val="00FC6275"/>
    <w:rsid w:val="00FD3FBC"/>
    <w:rsid w:val="00FF28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02A0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42236"/>
    <w:pPr>
      <w:keepNext/>
      <w:keepLines/>
      <w:spacing w:before="480"/>
      <w:outlineLvl w:val="0"/>
    </w:pPr>
    <w:rPr>
      <w:rFonts w:ascii="Calibri Light" w:hAnsi="Calibri Light"/>
      <w:b/>
      <w:bCs/>
      <w:color w:val="2E74B5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9"/>
    <w:qFormat/>
    <w:rsid w:val="00FC6275"/>
    <w:pPr>
      <w:keepNext/>
      <w:keepLines/>
      <w:spacing w:before="40"/>
      <w:outlineLvl w:val="5"/>
    </w:pPr>
    <w:rPr>
      <w:rFonts w:ascii="Calibri Light" w:hAnsi="Calibri Light"/>
      <w:color w:val="1F4D78"/>
    </w:rPr>
  </w:style>
  <w:style w:type="paragraph" w:styleId="Heading7">
    <w:name w:val="heading 7"/>
    <w:basedOn w:val="Normal"/>
    <w:next w:val="Normal"/>
    <w:link w:val="Heading7Char"/>
    <w:uiPriority w:val="99"/>
    <w:qFormat/>
    <w:rsid w:val="00FC6275"/>
    <w:pPr>
      <w:keepNext/>
      <w:keepLines/>
      <w:spacing w:before="40"/>
      <w:outlineLvl w:val="6"/>
    </w:pPr>
    <w:rPr>
      <w:rFonts w:ascii="Calibri Light" w:hAnsi="Calibri Light"/>
      <w:i/>
      <w:iCs/>
      <w:color w:val="1F4D78"/>
    </w:rPr>
  </w:style>
  <w:style w:type="paragraph" w:styleId="Heading8">
    <w:name w:val="heading 8"/>
    <w:basedOn w:val="Normal"/>
    <w:next w:val="Normal"/>
    <w:link w:val="Heading8Char"/>
    <w:uiPriority w:val="99"/>
    <w:qFormat/>
    <w:rsid w:val="00E66B86"/>
    <w:pPr>
      <w:numPr>
        <w:ilvl w:val="7"/>
        <w:numId w:val="1"/>
      </w:numPr>
      <w:suppressAutoHyphens/>
      <w:spacing w:before="240" w:after="60"/>
      <w:outlineLvl w:val="7"/>
    </w:pPr>
    <w:rPr>
      <w:rFonts w:ascii="Calibri" w:hAnsi="Calibri" w:cs="Calibri"/>
      <w:i/>
      <w:iCs/>
      <w:lang w:eastAsia="ar-SA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42236"/>
    <w:rPr>
      <w:rFonts w:ascii="Calibri Light" w:hAnsi="Calibri Light" w:cs="Times New Roman"/>
      <w:b/>
      <w:bCs/>
      <w:color w:val="2E74B5"/>
      <w:sz w:val="28"/>
      <w:szCs w:val="28"/>
      <w:lang w:eastAsia="ru-RU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FC6275"/>
    <w:rPr>
      <w:rFonts w:ascii="Calibri Light" w:hAnsi="Calibri Light" w:cs="Times New Roman"/>
      <w:color w:val="1F4D78"/>
      <w:sz w:val="24"/>
      <w:szCs w:val="24"/>
      <w:lang w:eastAsia="ru-RU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FC6275"/>
    <w:rPr>
      <w:rFonts w:ascii="Calibri Light" w:hAnsi="Calibri Light" w:cs="Times New Roman"/>
      <w:i/>
      <w:iCs/>
      <w:color w:val="1F4D78"/>
      <w:sz w:val="24"/>
      <w:szCs w:val="24"/>
      <w:lang w:eastAsia="ru-RU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E66B86"/>
    <w:rPr>
      <w:rFonts w:ascii="Calibri" w:hAnsi="Calibri" w:cs="Calibri"/>
      <w:i/>
      <w:iCs/>
      <w:sz w:val="24"/>
      <w:szCs w:val="24"/>
      <w:lang w:eastAsia="ar-SA" w:bidi="ar-SA"/>
    </w:rPr>
  </w:style>
  <w:style w:type="paragraph" w:styleId="Title">
    <w:name w:val="Title"/>
    <w:basedOn w:val="Normal"/>
    <w:link w:val="TitleChar"/>
    <w:uiPriority w:val="99"/>
    <w:qFormat/>
    <w:rsid w:val="00C902A0"/>
    <w:pPr>
      <w:jc w:val="center"/>
    </w:pPr>
    <w:rPr>
      <w:b/>
      <w:bCs/>
      <w:sz w:val="20"/>
    </w:rPr>
  </w:style>
  <w:style w:type="character" w:customStyle="1" w:styleId="TitleChar">
    <w:name w:val="Title Char"/>
    <w:basedOn w:val="DefaultParagraphFont"/>
    <w:link w:val="Title"/>
    <w:uiPriority w:val="99"/>
    <w:locked/>
    <w:rsid w:val="00C902A0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styleId="List">
    <w:name w:val="List"/>
    <w:basedOn w:val="Normal"/>
    <w:uiPriority w:val="99"/>
    <w:rsid w:val="00FC6275"/>
    <w:pPr>
      <w:suppressAutoHyphens/>
      <w:ind w:left="283" w:hanging="283"/>
    </w:pPr>
    <w:rPr>
      <w:lang w:eastAsia="ar-SA"/>
    </w:rPr>
  </w:style>
  <w:style w:type="paragraph" w:styleId="NoSpacing">
    <w:name w:val="No Spacing"/>
    <w:uiPriority w:val="99"/>
    <w:qFormat/>
    <w:rsid w:val="00142720"/>
    <w:pPr>
      <w:suppressAutoHyphens/>
      <w:autoSpaceDN w:val="0"/>
      <w:spacing w:line="100" w:lineRule="atLeast"/>
    </w:pPr>
    <w:rPr>
      <w:rFonts w:ascii="Times New Roman" w:hAnsi="Times New Roman" w:cs="Tahoma"/>
      <w:kern w:val="3"/>
      <w:sz w:val="24"/>
      <w:szCs w:val="24"/>
      <w:lang w:val="de-DE" w:eastAsia="ja-JP" w:bidi="fa-IR"/>
    </w:rPr>
  </w:style>
  <w:style w:type="paragraph" w:styleId="BalloonText">
    <w:name w:val="Balloon Text"/>
    <w:basedOn w:val="Normal"/>
    <w:link w:val="BalloonTextChar"/>
    <w:uiPriority w:val="99"/>
    <w:semiHidden/>
    <w:rsid w:val="00C925F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925F3"/>
    <w:rPr>
      <w:rFonts w:ascii="Segoe UI" w:hAnsi="Segoe UI" w:cs="Segoe UI"/>
      <w:sz w:val="18"/>
      <w:szCs w:val="18"/>
      <w:lang w:eastAsia="ru-RU"/>
    </w:rPr>
  </w:style>
  <w:style w:type="paragraph" w:styleId="BodyText">
    <w:name w:val="Body Text"/>
    <w:basedOn w:val="Normal"/>
    <w:link w:val="BodyTextChar"/>
    <w:uiPriority w:val="99"/>
    <w:rsid w:val="00826131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826131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826131"/>
    <w:pPr>
      <w:widowControl w:val="0"/>
      <w:suppressAutoHyphens/>
      <w:autoSpaceDN w:val="0"/>
      <w:textAlignment w:val="baseline"/>
    </w:pPr>
    <w:rPr>
      <w:rFonts w:ascii="Times New Roman" w:hAnsi="Times New Roman" w:cs="Tahoma"/>
      <w:kern w:val="3"/>
      <w:sz w:val="24"/>
      <w:szCs w:val="24"/>
      <w:lang w:val="de-DE" w:eastAsia="ja-JP" w:bidi="fa-IR"/>
    </w:rPr>
  </w:style>
  <w:style w:type="character" w:styleId="Hyperlink">
    <w:name w:val="Hyperlink"/>
    <w:basedOn w:val="DefaultParagraphFont"/>
    <w:uiPriority w:val="99"/>
    <w:rsid w:val="007F452F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71085B"/>
    <w:pPr>
      <w:ind w:left="720"/>
      <w:contextualSpacing/>
    </w:pPr>
  </w:style>
  <w:style w:type="character" w:customStyle="1" w:styleId="apple-converted-space">
    <w:name w:val="apple-converted-space"/>
    <w:basedOn w:val="DefaultParagraphFont"/>
    <w:uiPriority w:val="99"/>
    <w:rsid w:val="00E42236"/>
    <w:rPr>
      <w:rFonts w:cs="Times New Roman"/>
    </w:rPr>
  </w:style>
  <w:style w:type="character" w:customStyle="1" w:styleId="num">
    <w:name w:val="num"/>
    <w:basedOn w:val="DefaultParagraphFont"/>
    <w:uiPriority w:val="99"/>
    <w:rsid w:val="00E42236"/>
    <w:rPr>
      <w:rFonts w:cs="Times New Roman"/>
    </w:rPr>
  </w:style>
  <w:style w:type="paragraph" w:styleId="HTMLPreformatted">
    <w:name w:val="HTML Preformatted"/>
    <w:basedOn w:val="Normal"/>
    <w:link w:val="HTMLPreformattedChar"/>
    <w:uiPriority w:val="99"/>
    <w:semiHidden/>
    <w:rsid w:val="00E422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locked/>
    <w:rsid w:val="00E42236"/>
    <w:rPr>
      <w:rFonts w:ascii="Courier New" w:hAnsi="Courier New" w:cs="Courier New"/>
      <w:sz w:val="20"/>
      <w:szCs w:val="20"/>
      <w:lang w:eastAsia="ru-RU"/>
    </w:rPr>
  </w:style>
  <w:style w:type="paragraph" w:styleId="Header">
    <w:name w:val="header"/>
    <w:basedOn w:val="Normal"/>
    <w:link w:val="HeaderChar"/>
    <w:uiPriority w:val="99"/>
    <w:rsid w:val="00F65C09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676CB"/>
    <w:rPr>
      <w:rFonts w:ascii="Times New Roman" w:eastAsia="Times New Roman" w:hAnsi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F65C09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7084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84883">
          <w:marLeft w:val="0"/>
          <w:marRight w:val="0"/>
          <w:marTop w:val="0"/>
          <w:marBottom w:val="56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lawru.info/dok/2013/04/05/n12690.ht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</TotalTime>
  <Pages>25</Pages>
  <Words>10301</Words>
  <Characters>-32766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2 13</dc:creator>
  <cp:keywords/>
  <dc:description/>
  <cp:lastModifiedBy>Admin</cp:lastModifiedBy>
  <cp:revision>2</cp:revision>
  <cp:lastPrinted>2017-03-01T14:37:00Z</cp:lastPrinted>
  <dcterms:created xsi:type="dcterms:W3CDTF">2017-04-10T11:35:00Z</dcterms:created>
  <dcterms:modified xsi:type="dcterms:W3CDTF">2017-04-10T11:35:00Z</dcterms:modified>
</cp:coreProperties>
</file>